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6783D" w:rsidP="00A6783D" w:rsidRDefault="0048506F" w14:paraId="777dbcd" w14:textId="777dbcd">
      <w:pPr>
        <w:pStyle w:val="Bezproreda"/>
        <w:ind w:left="5664"/>
        <w15:collapsed w:val="false"/>
      </w:pPr>
      <w:bookmarkStart w:name="_GoBack" w:id="0"/>
      <w:bookmarkEnd w:id="0"/>
      <w:r>
        <w:t>Poslovni broj: 1 St-</w:t>
      </w:r>
      <w:r w:rsidR="0070331E">
        <w:t>600/2019-2</w:t>
      </w:r>
      <w:r>
        <w:t>2</w:t>
      </w:r>
    </w:p>
    <w:p w:rsidR="00A6783D" w:rsidP="00A6783D" w:rsidRDefault="00A6783D">
      <w:pPr>
        <w:pStyle w:val="Bezproreda"/>
      </w:pPr>
      <w:r>
        <w:t xml:space="preserve">                                 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  <w:jc w:val="center"/>
      </w:pPr>
      <w:r>
        <w:t>Z A P I S N I K</w:t>
      </w:r>
    </w:p>
    <w:p w:rsidR="00A6783D" w:rsidP="00A6783D" w:rsidRDefault="00A6783D">
      <w:pPr>
        <w:pStyle w:val="Bezproreda"/>
        <w:jc w:val="center"/>
      </w:pPr>
    </w:p>
    <w:p w:rsidR="00A6783D" w:rsidP="00A6783D" w:rsidRDefault="00A6783D">
      <w:pPr>
        <w:pStyle w:val="Bezproreda"/>
      </w:pPr>
    </w:p>
    <w:p w:rsidR="00A6783D" w:rsidP="00A6783D" w:rsidRDefault="0070331E">
      <w:pPr>
        <w:pStyle w:val="Bezproreda"/>
        <w:jc w:val="center"/>
      </w:pPr>
      <w:r>
        <w:t>od  30. prosinca</w:t>
      </w:r>
      <w:r w:rsidR="00A6783D">
        <w:t xml:space="preserve"> 2019. godine sa </w:t>
      </w:r>
      <w:r w:rsidR="00A6783D">
        <w:rPr>
          <w:b/>
        </w:rPr>
        <w:t>Ispitnog ročišta</w:t>
      </w:r>
      <w:r w:rsidR="00A6783D">
        <w:t xml:space="preserve"> u stečajnom predmetu stečajnog dužnika </w:t>
      </w:r>
      <w:r>
        <w:t xml:space="preserve">Marijana </w:t>
      </w:r>
      <w:proofErr w:type="spellStart"/>
      <w:r>
        <w:t>Tulić</w:t>
      </w:r>
      <w:proofErr w:type="spellEnd"/>
      <w:r>
        <w:t xml:space="preserve"> vlasnika ugostiteljskog i trgovačkog obrta, klaonica i prerade mesa MAT u stečaju</w:t>
      </w:r>
      <w:r w:rsidR="0048506F">
        <w:t>, Bjelovar</w:t>
      </w:r>
    </w:p>
    <w:p w:rsidR="00A6783D" w:rsidP="00A6783D" w:rsidRDefault="00A6783D">
      <w:pPr>
        <w:pStyle w:val="Bezproreda"/>
        <w:jc w:val="center"/>
      </w:pPr>
      <w:r>
        <w:t>održanog kod Trgovačkog suda u Bjelovaru</w:t>
      </w:r>
    </w:p>
    <w:p w:rsidR="00A6783D" w:rsidP="00A6783D" w:rsidRDefault="00A6783D">
      <w:pPr>
        <w:pStyle w:val="Bezproreda"/>
        <w:jc w:val="center"/>
      </w:pP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Prisutni od suda:</w:t>
      </w:r>
    </w:p>
    <w:p w:rsidR="00A6783D" w:rsidP="00A6783D" w:rsidRDefault="00A6783D">
      <w:pPr>
        <w:pStyle w:val="Bezproreda"/>
      </w:pPr>
      <w:r>
        <w:t xml:space="preserve">Branka Pleskalt           </w:t>
      </w:r>
      <w:r>
        <w:tab/>
      </w:r>
      <w:r>
        <w:tab/>
        <w:t xml:space="preserve"> </w:t>
      </w:r>
    </w:p>
    <w:p w:rsidR="00A6783D" w:rsidP="00A6783D" w:rsidRDefault="00A6783D">
      <w:pPr>
        <w:pStyle w:val="Bezproreda"/>
      </w:pPr>
      <w:r>
        <w:t xml:space="preserve"> sudac                                          </w:t>
      </w:r>
      <w:r>
        <w:tab/>
        <w:t xml:space="preserve"> </w:t>
      </w:r>
      <w:r w:rsidR="007B7645">
        <w:t xml:space="preserve"> </w:t>
      </w:r>
      <w:r>
        <w:t>Pre</w:t>
      </w:r>
      <w:r w:rsidR="0070331E">
        <w:t>dlagatelj: Republika Hrvatska</w:t>
      </w:r>
    </w:p>
    <w:p w:rsidR="00A6783D" w:rsidP="00A6783D" w:rsidRDefault="00A6783D">
      <w:pPr>
        <w:pStyle w:val="Bezproreda"/>
      </w:pPr>
      <w:r>
        <w:t xml:space="preserve">                                      </w:t>
      </w:r>
      <w:r w:rsidR="0048506F">
        <w:t xml:space="preserve">       </w:t>
      </w:r>
      <w:r w:rsidR="0070331E">
        <w:t xml:space="preserve">              Dužnik: Marijan </w:t>
      </w:r>
      <w:proofErr w:type="spellStart"/>
      <w:r w:rsidR="0070331E">
        <w:t>Tulić</w:t>
      </w:r>
      <w:proofErr w:type="spellEnd"/>
      <w:r w:rsidR="0070331E">
        <w:t xml:space="preserve"> </w:t>
      </w:r>
      <w:proofErr w:type="spellStart"/>
      <w:r w:rsidR="0070331E">
        <w:t>vl</w:t>
      </w:r>
      <w:proofErr w:type="spellEnd"/>
      <w:r w:rsidR="0070331E">
        <w:t xml:space="preserve">. </w:t>
      </w:r>
      <w:proofErr w:type="spellStart"/>
      <w:r w:rsidR="0070331E">
        <w:t>ugost</w:t>
      </w:r>
      <w:proofErr w:type="spellEnd"/>
      <w:r w:rsidR="0070331E">
        <w:t>. i trg. obrta, klaonica i prerade mesa</w:t>
      </w:r>
    </w:p>
    <w:p w:rsidR="0070331E" w:rsidP="00A6783D" w:rsidRDefault="0070331E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MAT Bjelovar</w:t>
      </w:r>
    </w:p>
    <w:p w:rsidR="00A6783D" w:rsidP="00A6783D" w:rsidRDefault="00A6783D">
      <w:pPr>
        <w:pStyle w:val="Bezproreda"/>
      </w:pPr>
      <w:r>
        <w:t xml:space="preserve">                      </w:t>
      </w:r>
      <w:r>
        <w:tab/>
      </w:r>
      <w:r>
        <w:tab/>
      </w:r>
      <w:r>
        <w:tab/>
      </w:r>
      <w:r>
        <w:tab/>
      </w:r>
      <w:r>
        <w:tab/>
        <w:t>Radi: stečajnog postupka</w:t>
      </w:r>
    </w:p>
    <w:p w:rsidR="00A6783D" w:rsidP="00A6783D" w:rsidRDefault="00A6783D">
      <w:pPr>
        <w:pStyle w:val="Bezproreda"/>
      </w:pPr>
      <w:r>
        <w:t xml:space="preserve">Vesna Dragišić </w:t>
      </w:r>
    </w:p>
    <w:p w:rsidR="00A6783D" w:rsidP="00A6783D" w:rsidRDefault="00A6783D">
      <w:pPr>
        <w:pStyle w:val="Bezproreda"/>
      </w:pPr>
      <w:r>
        <w:t>zapisničar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Sutkinja  otvara</w:t>
      </w:r>
      <w:r w:rsidR="00797BA0">
        <w:t xml:space="preserve"> današnje Ispitno  ročište  u  10</w:t>
      </w:r>
      <w:r>
        <w:t>,00 sati, te objavljuje predmet raspravljanja.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Konstatira se da su pristupili:</w:t>
      </w:r>
    </w:p>
    <w:p w:rsidR="00210908" w:rsidP="00A6783D" w:rsidRDefault="00210908">
      <w:pPr>
        <w:pStyle w:val="Bezproreda"/>
      </w:pPr>
    </w:p>
    <w:p w:rsidR="00A6783D" w:rsidP="00A6783D" w:rsidRDefault="00A6783D">
      <w:pPr>
        <w:pStyle w:val="Bezproreda"/>
      </w:pPr>
      <w:r>
        <w:t>Za dužnika:  s</w:t>
      </w:r>
      <w:r w:rsidR="0048506F">
        <w:t>teča</w:t>
      </w:r>
      <w:r w:rsidR="0070331E">
        <w:t xml:space="preserve">jni upravitelj Milan </w:t>
      </w:r>
      <w:proofErr w:type="spellStart"/>
      <w:r w:rsidR="0070331E">
        <w:t>Bariša</w:t>
      </w:r>
      <w:proofErr w:type="spellEnd"/>
      <w:r w:rsidR="0070331E">
        <w:t xml:space="preserve"> Obradović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Nadalje se konstatira da su od strane vjerovnika pristupili: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 xml:space="preserve">Za </w:t>
      </w:r>
      <w:r w:rsidR="0048506F">
        <w:t xml:space="preserve">Republiku Hrvatsku </w:t>
      </w:r>
      <w:r w:rsidR="008454A6">
        <w:t xml:space="preserve">  Alica Čretnik Višić zamjenica  Županijskog državnog odvjetnika</w:t>
      </w:r>
      <w:r w:rsidR="009C14A2">
        <w:t xml:space="preserve"> u Bjelovaru</w:t>
      </w:r>
    </w:p>
    <w:p w:rsidR="00210908" w:rsidP="00A6783D" w:rsidRDefault="00210908">
      <w:pPr>
        <w:pStyle w:val="Bezproreda"/>
      </w:pPr>
    </w:p>
    <w:p w:rsidR="00210908" w:rsidP="00A6783D" w:rsidRDefault="00210908">
      <w:pPr>
        <w:pStyle w:val="Bezproreda"/>
      </w:pPr>
      <w:r>
        <w:t>Za Veterinarsku stanicu Bjelovar pun. Vesna Jakovljević odvjetnica u Bjelovaru</w:t>
      </w:r>
    </w:p>
    <w:p w:rsidR="00210908" w:rsidP="00A6783D" w:rsidRDefault="00210908">
      <w:pPr>
        <w:pStyle w:val="Bezproreda"/>
      </w:pPr>
    </w:p>
    <w:p w:rsidR="008454A6" w:rsidP="00A6783D" w:rsidRDefault="008454A6">
      <w:pPr>
        <w:pStyle w:val="Bezproreda"/>
      </w:pPr>
      <w:r>
        <w:t>Za Renatu Pavlović pun.  Hrvoje Čačić odvjetnik u Bjelovaru</w:t>
      </w:r>
    </w:p>
    <w:p w:rsidR="008454A6" w:rsidP="00A6783D" w:rsidRDefault="008454A6">
      <w:pPr>
        <w:pStyle w:val="Bezproreda"/>
      </w:pPr>
    </w:p>
    <w:p w:rsidR="00210908" w:rsidP="00A6783D" w:rsidRDefault="008454A6">
      <w:pPr>
        <w:pStyle w:val="Bezproreda"/>
      </w:pPr>
      <w:r>
        <w:t xml:space="preserve">Kao javnost Marijan </w:t>
      </w:r>
      <w:proofErr w:type="spellStart"/>
      <w:r>
        <w:t>Tulić</w:t>
      </w:r>
      <w:proofErr w:type="spellEnd"/>
      <w:r>
        <w:t xml:space="preserve"> </w:t>
      </w:r>
    </w:p>
    <w:p w:rsidR="0048506F" w:rsidP="00A6783D" w:rsidRDefault="0048506F">
      <w:pPr>
        <w:pStyle w:val="Bezproreda"/>
      </w:pPr>
    </w:p>
    <w:p w:rsidR="00A6783D" w:rsidP="00A6783D" w:rsidRDefault="00A6783D">
      <w:pPr>
        <w:pStyle w:val="Bezproreda"/>
        <w:ind w:firstLine="708"/>
      </w:pPr>
      <w:r>
        <w:t>Sutkinja otvara Ispitno ročište i objavljuje da je predmet današnjeg ročišta ispitivanje prijavljenih tražbina prema iznosima i redu kako su uneseni u tablice koje je sastavio stečajni upravitelj i koje su zajedno sa prijavljenim potraživanjima i ispravama na kojima se tražbine temelje bile izložene u pisarnici ov</w:t>
      </w:r>
      <w:r w:rsidR="0070331E">
        <w:t>og suda od dana 23. prosinca</w:t>
      </w:r>
      <w:r>
        <w:t xml:space="preserve"> 2019. godine te objavljene na e-oglasnoj plo</w:t>
      </w:r>
      <w:r w:rsidR="0048506F">
        <w:t>č</w:t>
      </w:r>
      <w:r w:rsidR="0070331E">
        <w:t>i Trgovačkog suda u Bjelovaru 17. prosinca</w:t>
      </w:r>
      <w:r>
        <w:t xml:space="preserve"> 2019.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  <w:ind w:firstLine="708"/>
      </w:pPr>
      <w:r>
        <w:t xml:space="preserve">Upozorava također nazočne vjerovnike da mogu osporavati prijavljene tražbine i to na način da se o osporavanju izjasne odmah nakon stečajnog upravitelja za svaku pojedinu tražbinu. 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  <w:ind w:firstLine="708"/>
      </w:pPr>
      <w:r>
        <w:t>Poziva stečajnog upravitelja da se jasno i određeno izjasni o svakoj pojedinoj prijavi potraživanja na način da istu priznaje ili osporava.</w:t>
      </w:r>
    </w:p>
    <w:p w:rsidR="00A6783D" w:rsidP="00A6783D" w:rsidRDefault="00A6783D">
      <w:pPr>
        <w:pStyle w:val="Bezproreda"/>
      </w:pPr>
    </w:p>
    <w:p w:rsidR="00A6783D" w:rsidP="00825261" w:rsidRDefault="00A6783D">
      <w:pPr>
        <w:pStyle w:val="Bezproreda"/>
        <w:ind w:firstLine="708"/>
      </w:pPr>
      <w:r>
        <w:t>Prelazi se na ispitivanje svake pojedine prijavljene tražbine.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 w:rsidRPr="00A4640F">
        <w:rPr>
          <w:b/>
        </w:rPr>
        <w:t>1.Tražbine I Višeg isplatnog reda</w:t>
      </w:r>
    </w:p>
    <w:p w:rsidR="00A6783D" w:rsidP="00A6783D" w:rsidRDefault="00A6783D">
      <w:pPr>
        <w:pStyle w:val="Bezproreda"/>
      </w:pPr>
    </w:p>
    <w:p w:rsidR="0048506F" w:rsidP="00A6783D" w:rsidRDefault="0048506F">
      <w:pPr>
        <w:pStyle w:val="Bezproreda"/>
      </w:pPr>
      <w:r>
        <w:lastRenderedPageBreak/>
        <w:t>1.Republika Hrvatska Pore</w:t>
      </w:r>
      <w:r w:rsidR="0070331E">
        <w:t>zna Uprava</w:t>
      </w:r>
      <w:r>
        <w:t>,</w:t>
      </w:r>
      <w:r w:rsidR="0070331E">
        <w:t xml:space="preserve"> </w:t>
      </w:r>
      <w:r>
        <w:t xml:space="preserve"> OIB: 1</w:t>
      </w:r>
      <w:r w:rsidR="0070331E">
        <w:t>8683136487, u iznosu od 2.241.549,54</w:t>
      </w:r>
      <w:r>
        <w:t xml:space="preserve"> kuna.</w:t>
      </w:r>
    </w:p>
    <w:p w:rsidR="0048506F" w:rsidP="0048506F" w:rsidRDefault="0048506F">
      <w:pPr>
        <w:pStyle w:val="Bezproreda"/>
      </w:pPr>
      <w:r>
        <w:t>Stečajni upravitelj priznaje potraživanje u cijelosti.</w:t>
      </w:r>
    </w:p>
    <w:p w:rsidR="0048506F" w:rsidP="0048506F" w:rsidRDefault="0048506F">
      <w:pPr>
        <w:pStyle w:val="Bezproreda"/>
      </w:pPr>
      <w:r>
        <w:t>Nitko od nazočnih vjerovnika ne osporava predmetnu tražbinu.</w:t>
      </w:r>
    </w:p>
    <w:p w:rsidR="0048506F" w:rsidP="0048506F" w:rsidRDefault="0070331E">
      <w:pPr>
        <w:pStyle w:val="Bezproreda"/>
      </w:pPr>
      <w:r>
        <w:t>S</w:t>
      </w:r>
      <w:r w:rsidR="0048506F">
        <w:t>utkinja konstatira da je potraživanje vjerovnika RH Porezne uprav</w:t>
      </w:r>
      <w:r>
        <w:t>e  utvrđeno u iznosu od 2.241.549,54</w:t>
      </w:r>
      <w:r w:rsidR="0048506F">
        <w:t xml:space="preserve"> kuna.</w:t>
      </w:r>
    </w:p>
    <w:p w:rsidR="00A6783D" w:rsidP="00A6783D" w:rsidRDefault="00A6783D">
      <w:pPr>
        <w:pStyle w:val="Bezproreda"/>
      </w:pPr>
    </w:p>
    <w:p w:rsidR="0070331E" w:rsidP="0070331E" w:rsidRDefault="0070331E">
      <w:pPr>
        <w:pStyle w:val="Bezproreda"/>
      </w:pPr>
      <w:r>
        <w:t>2.Aščić Danijela Grubišno Polje, OIB: 38020109852, u iznosu od 83.362,35 kuna.</w:t>
      </w:r>
    </w:p>
    <w:p w:rsidR="0070331E" w:rsidP="0070331E" w:rsidRDefault="0070331E">
      <w:pPr>
        <w:pStyle w:val="Bezproreda"/>
      </w:pPr>
      <w:r>
        <w:t>Stečajni upravitelj priznaje potraživanje u cijelosti.</w:t>
      </w:r>
    </w:p>
    <w:p w:rsidR="0070331E" w:rsidP="0070331E" w:rsidRDefault="0070331E">
      <w:pPr>
        <w:pStyle w:val="Bezproreda"/>
      </w:pPr>
      <w:r>
        <w:t>Nitko od nazočnih vjerovnika ne osporava predmetnu tražbinu.</w:t>
      </w:r>
    </w:p>
    <w:p w:rsidR="0070331E" w:rsidP="0070331E" w:rsidRDefault="0070331E">
      <w:pPr>
        <w:pStyle w:val="Bezproreda"/>
      </w:pPr>
      <w:r>
        <w:t xml:space="preserve">Sutkinja konstatira da je potraživanje vjerovnika </w:t>
      </w:r>
      <w:proofErr w:type="spellStart"/>
      <w:r>
        <w:t>Aščić</w:t>
      </w:r>
      <w:proofErr w:type="spellEnd"/>
      <w:r>
        <w:t xml:space="preserve"> Dan</w:t>
      </w:r>
      <w:r w:rsidR="00667BD5">
        <w:t>ijele utvrđeno u iznosu od 83.36</w:t>
      </w:r>
      <w:r>
        <w:t>2,35 kuna.</w:t>
      </w:r>
    </w:p>
    <w:p w:rsidR="0070331E" w:rsidP="0070331E" w:rsidRDefault="0070331E">
      <w:pPr>
        <w:pStyle w:val="Bezproreda"/>
      </w:pPr>
    </w:p>
    <w:p w:rsidR="0070331E" w:rsidP="0070331E" w:rsidRDefault="0070331E">
      <w:pPr>
        <w:pStyle w:val="Bezproreda"/>
      </w:pPr>
      <w:r>
        <w:t>3.Blažeković Valentina Bjelovar, M. Krleže 145, OIB: 54215458359, u iznosu od 152.376,23 kuna.</w:t>
      </w:r>
    </w:p>
    <w:p w:rsidR="0070331E" w:rsidP="0070331E" w:rsidRDefault="0070331E">
      <w:pPr>
        <w:pStyle w:val="Bezproreda"/>
      </w:pPr>
      <w:r>
        <w:t>Stečajni upravitelj priznaje potraživanje u cijelosti.</w:t>
      </w:r>
    </w:p>
    <w:p w:rsidR="0070331E" w:rsidP="0070331E" w:rsidRDefault="0070331E">
      <w:pPr>
        <w:pStyle w:val="Bezproreda"/>
      </w:pPr>
      <w:r>
        <w:t>Nitko od nazočnih vjerovnika ne osporava predmetnu tražbinu.</w:t>
      </w:r>
    </w:p>
    <w:p w:rsidR="0070331E" w:rsidP="0070331E" w:rsidRDefault="0070331E">
      <w:pPr>
        <w:pStyle w:val="Bezproreda"/>
      </w:pPr>
      <w:r>
        <w:t>Sutkinja konstatira da je potraživanje vjerovnika Blažeković Valentine utvrđeno u iznosu od 152.376,23 kuna.</w:t>
      </w:r>
    </w:p>
    <w:p w:rsidR="00A6783D" w:rsidP="00A6783D" w:rsidRDefault="00A6783D">
      <w:pPr>
        <w:pStyle w:val="Bezproreda"/>
      </w:pPr>
    </w:p>
    <w:p w:rsidR="004F4381" w:rsidP="004F4381" w:rsidRDefault="004F4381">
      <w:pPr>
        <w:pStyle w:val="Bezproreda"/>
      </w:pPr>
      <w:r>
        <w:t>4.Butorac Jasmina Bjelovar, 20837259242, u iznosu od 10.696,32 kuna.</w:t>
      </w:r>
    </w:p>
    <w:p w:rsidR="004F4381" w:rsidP="004F4381" w:rsidRDefault="004F4381">
      <w:pPr>
        <w:pStyle w:val="Bezproreda"/>
      </w:pPr>
      <w:r>
        <w:t>Stečajni upravitelj priznaje potraživanje u cijelosti.</w:t>
      </w:r>
    </w:p>
    <w:p w:rsidR="004F4381" w:rsidP="004F4381" w:rsidRDefault="004F4381">
      <w:pPr>
        <w:pStyle w:val="Bezproreda"/>
      </w:pPr>
      <w:r>
        <w:t>Nitko od nazočnih vjerovnika ne osporava predmetnu tražbinu.</w:t>
      </w:r>
    </w:p>
    <w:p w:rsidR="004F4381" w:rsidP="004F4381" w:rsidRDefault="004F4381">
      <w:pPr>
        <w:pStyle w:val="Bezproreda"/>
      </w:pPr>
      <w:r>
        <w:t>Sutkinja konstatira da je potraživanje vjerovnika Butorac Jasmine utvrđeno u iznosu od 10.696,32 kuna.</w:t>
      </w:r>
    </w:p>
    <w:p w:rsidR="0070331E" w:rsidP="00A6783D" w:rsidRDefault="0070331E">
      <w:pPr>
        <w:pStyle w:val="Bezproreda"/>
      </w:pPr>
    </w:p>
    <w:p w:rsidR="004F4381" w:rsidP="004F4381" w:rsidRDefault="004F4381">
      <w:pPr>
        <w:pStyle w:val="Bezproreda"/>
      </w:pPr>
      <w:r>
        <w:t>5.Debeljak Mirela Bjelovar, M. Bobetka 33, OIB: 73533743406, u iznosu od 126.637,17 kuna.</w:t>
      </w:r>
    </w:p>
    <w:p w:rsidR="004F4381" w:rsidP="004F4381" w:rsidRDefault="004F4381">
      <w:pPr>
        <w:pStyle w:val="Bezproreda"/>
      </w:pPr>
      <w:r>
        <w:t>Stečajni upravitelj priznaje potraživanje u cijelosti.</w:t>
      </w:r>
    </w:p>
    <w:p w:rsidR="004F4381" w:rsidP="004F4381" w:rsidRDefault="004F4381">
      <w:pPr>
        <w:pStyle w:val="Bezproreda"/>
      </w:pPr>
      <w:r>
        <w:t>Nitko od nazočnih vjerovnika ne osporava predmetnu tražbinu.</w:t>
      </w:r>
    </w:p>
    <w:p w:rsidR="004F4381" w:rsidP="004F4381" w:rsidRDefault="004F4381">
      <w:pPr>
        <w:pStyle w:val="Bezproreda"/>
      </w:pPr>
      <w:r>
        <w:t>Sutkinja konstatira da je potraživanje vjerovnika Debeljak Mirele utvrđeno u iznosu od 126.637,17 kuna.</w:t>
      </w:r>
    </w:p>
    <w:p w:rsidR="004F4381" w:rsidP="00A6783D" w:rsidRDefault="004F4381">
      <w:pPr>
        <w:pStyle w:val="Bezproreda"/>
      </w:pPr>
    </w:p>
    <w:p w:rsidR="004F4381" w:rsidP="004F4381" w:rsidRDefault="004F4381">
      <w:pPr>
        <w:pStyle w:val="Bezproreda"/>
      </w:pPr>
      <w:r>
        <w:t xml:space="preserve">6.Furlan </w:t>
      </w:r>
      <w:proofErr w:type="spellStart"/>
      <w:r>
        <w:t>Andrea</w:t>
      </w:r>
      <w:proofErr w:type="spellEnd"/>
      <w:r>
        <w:t xml:space="preserve"> Bjelovar, OIB: 09731740795, u iznosu od 4.202,08 kuna.</w:t>
      </w:r>
    </w:p>
    <w:p w:rsidR="004F4381" w:rsidP="004F4381" w:rsidRDefault="004F4381">
      <w:pPr>
        <w:pStyle w:val="Bezproreda"/>
      </w:pPr>
      <w:r>
        <w:t>Stečajni upravitelj priznaje potraživanje u cijelosti.</w:t>
      </w:r>
    </w:p>
    <w:p w:rsidR="004F4381" w:rsidP="004F4381" w:rsidRDefault="004F4381">
      <w:pPr>
        <w:pStyle w:val="Bezproreda"/>
      </w:pPr>
      <w:r>
        <w:t>Nitko od nazočnih vjerovnika ne osporava predmetnu tražbinu.</w:t>
      </w:r>
    </w:p>
    <w:p w:rsidR="004F4381" w:rsidP="004F4381" w:rsidRDefault="004F4381">
      <w:pPr>
        <w:pStyle w:val="Bezproreda"/>
      </w:pPr>
      <w:r>
        <w:t xml:space="preserve">Sutkinja konstatira da je potraživanje vjerovnika Furlan </w:t>
      </w:r>
      <w:proofErr w:type="spellStart"/>
      <w:r>
        <w:t>Andree</w:t>
      </w:r>
      <w:proofErr w:type="spellEnd"/>
      <w:r>
        <w:t xml:space="preserve"> utvrđeno u iznosu od 4.202,08 kuna.</w:t>
      </w:r>
    </w:p>
    <w:p w:rsidR="004F4381" w:rsidP="00A6783D" w:rsidRDefault="004F4381">
      <w:pPr>
        <w:pStyle w:val="Bezproreda"/>
      </w:pPr>
    </w:p>
    <w:p w:rsidR="004F4381" w:rsidP="004F4381" w:rsidRDefault="004F4381">
      <w:pPr>
        <w:pStyle w:val="Bezproreda"/>
      </w:pPr>
      <w:r>
        <w:t>7.Đilas Dalibor Veliko Trojstvo, OIB: 62579216626, u iznosu od 19.920,14 kuna.</w:t>
      </w:r>
    </w:p>
    <w:p w:rsidR="004F4381" w:rsidP="004F4381" w:rsidRDefault="004F4381">
      <w:pPr>
        <w:pStyle w:val="Bezproreda"/>
      </w:pPr>
      <w:r>
        <w:t>Stečajni upravitelj priznaje potraživanje u cijelosti.</w:t>
      </w:r>
    </w:p>
    <w:p w:rsidR="004F4381" w:rsidP="004F4381" w:rsidRDefault="004F4381">
      <w:pPr>
        <w:pStyle w:val="Bezproreda"/>
      </w:pPr>
      <w:r>
        <w:t>Nitko od nazočnih vjerovnika ne osporava predmetnu tražbinu.</w:t>
      </w:r>
    </w:p>
    <w:p w:rsidR="004F4381" w:rsidP="004F4381" w:rsidRDefault="004F4381">
      <w:pPr>
        <w:pStyle w:val="Bezproreda"/>
      </w:pPr>
      <w:r>
        <w:t xml:space="preserve">Sutkinja konstatira da je potraživanje vjerovnika </w:t>
      </w:r>
      <w:proofErr w:type="spellStart"/>
      <w:r>
        <w:t>Đilas</w:t>
      </w:r>
      <w:proofErr w:type="spellEnd"/>
      <w:r>
        <w:t xml:space="preserve"> Dalibora utvrđeno u iznosu od 19.920,14 kuna.</w:t>
      </w:r>
    </w:p>
    <w:p w:rsidR="004F4381" w:rsidP="00A6783D" w:rsidRDefault="004F4381">
      <w:pPr>
        <w:pStyle w:val="Bezproreda"/>
      </w:pPr>
    </w:p>
    <w:p w:rsidR="004F4381" w:rsidP="004F4381" w:rsidRDefault="004F4381">
      <w:pPr>
        <w:pStyle w:val="Bezproreda"/>
      </w:pPr>
      <w:r>
        <w:t>8.Đuroković Denis Hercegovac, OIB: 82617686827, u iznosu od 11.210,74 kuna.</w:t>
      </w:r>
    </w:p>
    <w:p w:rsidR="004F4381" w:rsidP="004F4381" w:rsidRDefault="004F4381">
      <w:pPr>
        <w:pStyle w:val="Bezproreda"/>
      </w:pPr>
      <w:r>
        <w:t>Stečajni upravitelj priznaje potraživanje u cijelosti.</w:t>
      </w:r>
    </w:p>
    <w:p w:rsidR="004F4381" w:rsidP="004F4381" w:rsidRDefault="004F4381">
      <w:pPr>
        <w:pStyle w:val="Bezproreda"/>
      </w:pPr>
      <w:r>
        <w:t>Nitko od nazočnih vjerovnika ne osporava predmetnu tražbinu.</w:t>
      </w:r>
    </w:p>
    <w:p w:rsidR="004F4381" w:rsidP="004F4381" w:rsidRDefault="004F4381">
      <w:pPr>
        <w:pStyle w:val="Bezproreda"/>
      </w:pPr>
      <w:r>
        <w:t xml:space="preserve">Sutkinja konstatira da je potraživanje vjerovnika </w:t>
      </w:r>
      <w:proofErr w:type="spellStart"/>
      <w:r>
        <w:t>Đuroković</w:t>
      </w:r>
      <w:proofErr w:type="spellEnd"/>
      <w:r>
        <w:t xml:space="preserve"> Denisa utvrđeno u iznosu od 11.210,74 kuna.</w:t>
      </w:r>
    </w:p>
    <w:p w:rsidR="004F4381" w:rsidP="00A6783D" w:rsidRDefault="004F4381">
      <w:pPr>
        <w:pStyle w:val="Bezproreda"/>
      </w:pPr>
    </w:p>
    <w:p w:rsidR="004F4381" w:rsidP="004F4381" w:rsidRDefault="004F4381">
      <w:pPr>
        <w:pStyle w:val="Bezproreda"/>
      </w:pPr>
      <w:r>
        <w:t>9.Gašljević Nikolina Bjelovar, Braće Diviš 7 c, OIB: 43070213042 u iznosu od 142.350,26 kuna.</w:t>
      </w:r>
    </w:p>
    <w:p w:rsidR="004F4381" w:rsidP="004F4381" w:rsidRDefault="004F4381">
      <w:pPr>
        <w:pStyle w:val="Bezproreda"/>
      </w:pPr>
      <w:r>
        <w:t>Stečajni upravitelj priznaje potraživanje u cijelosti.</w:t>
      </w:r>
    </w:p>
    <w:p w:rsidR="004F4381" w:rsidP="004F4381" w:rsidRDefault="004F4381">
      <w:pPr>
        <w:pStyle w:val="Bezproreda"/>
      </w:pPr>
      <w:r>
        <w:t>Nitko od nazočnih vjerovnika ne osporava predmetnu tražbinu.</w:t>
      </w:r>
    </w:p>
    <w:p w:rsidR="004F4381" w:rsidP="004F4381" w:rsidRDefault="004F4381">
      <w:pPr>
        <w:pStyle w:val="Bezproreda"/>
      </w:pPr>
      <w:r>
        <w:t xml:space="preserve">Sutkinja konstatira da je potraživanje vjerovnika </w:t>
      </w:r>
      <w:proofErr w:type="spellStart"/>
      <w:r>
        <w:t>Gašljević</w:t>
      </w:r>
      <w:proofErr w:type="spellEnd"/>
      <w:r>
        <w:t xml:space="preserve"> Nikoline utvrđeno u iznosu od 142.350,26 kuna.</w:t>
      </w:r>
    </w:p>
    <w:p w:rsidR="004F4381" w:rsidP="00A6783D" w:rsidRDefault="004F4381">
      <w:pPr>
        <w:pStyle w:val="Bezproreda"/>
      </w:pPr>
    </w:p>
    <w:p w:rsidR="004F4381" w:rsidP="004F4381" w:rsidRDefault="004F4381">
      <w:pPr>
        <w:pStyle w:val="Bezproreda"/>
      </w:pPr>
      <w:r>
        <w:t xml:space="preserve">10.Gubić Kristina </w:t>
      </w:r>
      <w:proofErr w:type="spellStart"/>
      <w:r>
        <w:t>Narta</w:t>
      </w:r>
      <w:proofErr w:type="spellEnd"/>
      <w:r>
        <w:t xml:space="preserve">, OIB: </w:t>
      </w:r>
      <w:r w:rsidR="004E0196">
        <w:t>19732795347, u iznosu od 11.093,20</w:t>
      </w:r>
      <w:r>
        <w:t xml:space="preserve"> kuna.</w:t>
      </w:r>
    </w:p>
    <w:p w:rsidR="004F4381" w:rsidP="004F4381" w:rsidRDefault="004F4381">
      <w:pPr>
        <w:pStyle w:val="Bezproreda"/>
      </w:pPr>
      <w:r>
        <w:lastRenderedPageBreak/>
        <w:t>Stečajni upravitelj priznaje potraživanje u cijelosti.</w:t>
      </w:r>
    </w:p>
    <w:p w:rsidR="004F4381" w:rsidP="004F4381" w:rsidRDefault="004F4381">
      <w:pPr>
        <w:pStyle w:val="Bezproreda"/>
      </w:pPr>
      <w:r>
        <w:t>Nitko od nazočnih vjerovnika ne osporava predmetnu tražbinu.</w:t>
      </w:r>
    </w:p>
    <w:p w:rsidR="004F4381" w:rsidP="004F4381" w:rsidRDefault="004F4381">
      <w:pPr>
        <w:pStyle w:val="Bezproreda"/>
      </w:pPr>
      <w:r>
        <w:t xml:space="preserve">Sutkinja konstatira da je potraživanje vjerovnika </w:t>
      </w:r>
      <w:proofErr w:type="spellStart"/>
      <w:r w:rsidR="004E0196">
        <w:t>Gubić</w:t>
      </w:r>
      <w:proofErr w:type="spellEnd"/>
      <w:r w:rsidR="004E0196">
        <w:t xml:space="preserve"> Kristine</w:t>
      </w:r>
      <w:r>
        <w:t xml:space="preserve"> u</w:t>
      </w:r>
      <w:r w:rsidR="004E0196">
        <w:t>tvrđeno u iznosu od 11.093,20</w:t>
      </w:r>
      <w:r>
        <w:t xml:space="preserve"> kuna.</w:t>
      </w:r>
    </w:p>
    <w:p w:rsidR="004F4381" w:rsidP="00A6783D" w:rsidRDefault="004F4381">
      <w:pPr>
        <w:pStyle w:val="Bezproreda"/>
      </w:pPr>
    </w:p>
    <w:p w:rsidR="0049109A" w:rsidP="0049109A" w:rsidRDefault="0049109A">
      <w:pPr>
        <w:pStyle w:val="Bezproreda"/>
      </w:pPr>
      <w:r>
        <w:t>11.Hanžek Damir Bjelovar, OIB: 61800744992 u iznosu od 1.146,32 kuna.</w:t>
      </w:r>
    </w:p>
    <w:p w:rsidR="0049109A" w:rsidP="0049109A" w:rsidRDefault="0049109A">
      <w:pPr>
        <w:pStyle w:val="Bezproreda"/>
      </w:pPr>
      <w:r>
        <w:t>Stečajni upravitelj priznaje potraživanje u cijelosti.</w:t>
      </w:r>
    </w:p>
    <w:p w:rsidR="0049109A" w:rsidP="0049109A" w:rsidRDefault="0049109A">
      <w:pPr>
        <w:pStyle w:val="Bezproreda"/>
      </w:pPr>
      <w:r>
        <w:t>Nitko od nazočnih vjerovnika ne osporava predmetnu tražbinu.</w:t>
      </w:r>
    </w:p>
    <w:p w:rsidR="0049109A" w:rsidP="0049109A" w:rsidRDefault="0049109A">
      <w:pPr>
        <w:pStyle w:val="Bezproreda"/>
      </w:pPr>
      <w:r>
        <w:t xml:space="preserve">Sutkinja konstatira da je potraživanje vjerovnika </w:t>
      </w:r>
      <w:proofErr w:type="spellStart"/>
      <w:r>
        <w:t>Hanžek</w:t>
      </w:r>
      <w:proofErr w:type="spellEnd"/>
      <w:r>
        <w:t xml:space="preserve"> Damira utvrđeno u iznosu od 1.146,32 kuna.</w:t>
      </w:r>
    </w:p>
    <w:p w:rsidR="004F4381" w:rsidP="00A6783D" w:rsidRDefault="004F4381">
      <w:pPr>
        <w:pStyle w:val="Bezproreda"/>
      </w:pPr>
    </w:p>
    <w:p w:rsidR="0049109A" w:rsidP="0049109A" w:rsidRDefault="0049109A">
      <w:pPr>
        <w:pStyle w:val="Bezproreda"/>
      </w:pPr>
      <w:r>
        <w:t>12.Hegediš Siniša Bjelovar, Daruvarska 21, OIB: 98106619476 u iznosu od 162.145,21 kuna.</w:t>
      </w:r>
    </w:p>
    <w:p w:rsidR="0049109A" w:rsidP="0049109A" w:rsidRDefault="0049109A">
      <w:pPr>
        <w:pStyle w:val="Bezproreda"/>
      </w:pPr>
      <w:r>
        <w:t>Stečajni upravitelj priznaje potraživanje u cijelosti.</w:t>
      </w:r>
    </w:p>
    <w:p w:rsidR="0049109A" w:rsidP="0049109A" w:rsidRDefault="0049109A">
      <w:pPr>
        <w:pStyle w:val="Bezproreda"/>
      </w:pPr>
      <w:r>
        <w:t>Nitko od nazočnih vjerovnika ne osporava predmetnu tražbinu.</w:t>
      </w:r>
    </w:p>
    <w:p w:rsidR="0049109A" w:rsidP="0049109A" w:rsidRDefault="0049109A">
      <w:pPr>
        <w:pStyle w:val="Bezproreda"/>
      </w:pPr>
      <w:r>
        <w:t xml:space="preserve">Sutkinja konstatira da je potraživanje vjerovnika </w:t>
      </w:r>
      <w:proofErr w:type="spellStart"/>
      <w:r>
        <w:t>Hegediš</w:t>
      </w:r>
      <w:proofErr w:type="spellEnd"/>
      <w:r>
        <w:t xml:space="preserve"> Siniše utvrđeno u iznosu od 162.145,21 kuna.</w:t>
      </w:r>
    </w:p>
    <w:p w:rsidR="004F4381" w:rsidP="00A6783D" w:rsidRDefault="004F4381">
      <w:pPr>
        <w:pStyle w:val="Bezproreda"/>
      </w:pPr>
    </w:p>
    <w:p w:rsidR="0049109A" w:rsidP="0049109A" w:rsidRDefault="0049109A">
      <w:pPr>
        <w:pStyle w:val="Bezproreda"/>
      </w:pPr>
      <w:r>
        <w:t>13.Huzjak Mladen Bjelovar, OIB: 41786232588, u iznosu od 116.159,63 kuna.</w:t>
      </w:r>
    </w:p>
    <w:p w:rsidR="0049109A" w:rsidP="0049109A" w:rsidRDefault="0049109A">
      <w:pPr>
        <w:pStyle w:val="Bezproreda"/>
      </w:pPr>
      <w:r>
        <w:t>Stečajni upravitelj priznaje potraživanje u cijelosti.</w:t>
      </w:r>
    </w:p>
    <w:p w:rsidR="0049109A" w:rsidP="0049109A" w:rsidRDefault="0049109A">
      <w:pPr>
        <w:pStyle w:val="Bezproreda"/>
      </w:pPr>
      <w:r>
        <w:t>Nitko od nazočnih vjerovnika ne osporava predmetnu tražbinu.</w:t>
      </w:r>
    </w:p>
    <w:p w:rsidR="0049109A" w:rsidP="0049109A" w:rsidRDefault="0049109A">
      <w:pPr>
        <w:pStyle w:val="Bezproreda"/>
      </w:pPr>
      <w:r>
        <w:t>Sutkinja konstatira da je potraživanje vjerovnika Huzjak Mladena utvrđeno u iznosu od 116.159,63 kuna.</w:t>
      </w:r>
    </w:p>
    <w:p w:rsidR="004F4381" w:rsidP="00A6783D" w:rsidRDefault="004F4381">
      <w:pPr>
        <w:pStyle w:val="Bezproreda"/>
      </w:pPr>
    </w:p>
    <w:p w:rsidR="0049109A" w:rsidP="0049109A" w:rsidRDefault="0049109A">
      <w:pPr>
        <w:pStyle w:val="Bezproreda"/>
      </w:pPr>
      <w:r>
        <w:t>14.Jakovljević Jadranka Bjelovar, OIB: 36739315542, u iznosu od  5.571,51  kuna.</w:t>
      </w:r>
    </w:p>
    <w:p w:rsidR="0049109A" w:rsidP="0049109A" w:rsidRDefault="0049109A">
      <w:pPr>
        <w:pStyle w:val="Bezproreda"/>
      </w:pPr>
      <w:r>
        <w:t>Stečajni upravitelj priznaje potraživanje u cijelosti.</w:t>
      </w:r>
    </w:p>
    <w:p w:rsidR="0049109A" w:rsidP="0049109A" w:rsidRDefault="0049109A">
      <w:pPr>
        <w:pStyle w:val="Bezproreda"/>
      </w:pPr>
      <w:r>
        <w:t>Nitko od nazočnih vjerovnika ne osporava predmetnu tražbinu.</w:t>
      </w:r>
    </w:p>
    <w:p w:rsidR="0049109A" w:rsidP="0049109A" w:rsidRDefault="0049109A">
      <w:pPr>
        <w:pStyle w:val="Bezproreda"/>
      </w:pPr>
      <w:r>
        <w:t xml:space="preserve">Sutkinja konstatira da je potraživanje vjerovnika </w:t>
      </w:r>
      <w:r w:rsidR="00BB1CDF">
        <w:t>Jakovljević Jadranke</w:t>
      </w:r>
      <w:r>
        <w:t xml:space="preserve"> u</w:t>
      </w:r>
      <w:r w:rsidR="00BB1CDF">
        <w:t>tvrđeno u iznosu od 5.571,51</w:t>
      </w:r>
      <w:r>
        <w:t xml:space="preserve"> kuna.</w:t>
      </w:r>
    </w:p>
    <w:p w:rsidR="004F4381" w:rsidP="00A6783D" w:rsidRDefault="004F4381">
      <w:pPr>
        <w:pStyle w:val="Bezproreda"/>
      </w:pPr>
    </w:p>
    <w:p w:rsidR="00BB1CDF" w:rsidP="00BB1CDF" w:rsidRDefault="00BB1CDF">
      <w:pPr>
        <w:pStyle w:val="Bezproreda"/>
      </w:pPr>
      <w:r>
        <w:t>15.Janeš Ivan Bjelovar, s. svibnja 4, OIB: 19690598935 u iznosu od 124.101,06 kuna.</w:t>
      </w:r>
    </w:p>
    <w:p w:rsidR="00BB1CDF" w:rsidP="00BB1CDF" w:rsidRDefault="00BB1CDF">
      <w:pPr>
        <w:pStyle w:val="Bezproreda"/>
      </w:pPr>
      <w:r>
        <w:t>Stečajni upravitelj priznaje potraživanje u cijelosti.</w:t>
      </w:r>
    </w:p>
    <w:p w:rsidR="00BB1CDF" w:rsidP="00BB1CDF" w:rsidRDefault="00BB1CDF">
      <w:pPr>
        <w:pStyle w:val="Bezproreda"/>
      </w:pPr>
      <w:r>
        <w:t>Nitko od nazočnih vjerovnika ne osporava predmetnu tražbinu.</w:t>
      </w:r>
    </w:p>
    <w:p w:rsidR="00BB1CDF" w:rsidP="00BB1CDF" w:rsidRDefault="00BB1CDF">
      <w:pPr>
        <w:pStyle w:val="Bezproreda"/>
      </w:pPr>
      <w:r>
        <w:t xml:space="preserve">Sutkinja konstatira da je potraživanje vjerovnika </w:t>
      </w:r>
      <w:proofErr w:type="spellStart"/>
      <w:r>
        <w:t>Janeš</w:t>
      </w:r>
      <w:proofErr w:type="spellEnd"/>
      <w:r>
        <w:t xml:space="preserve"> Ivana utvrđeno u iznosu od 124.101,06 kuna.</w:t>
      </w:r>
    </w:p>
    <w:p w:rsidR="0049109A" w:rsidP="00A6783D" w:rsidRDefault="0049109A">
      <w:pPr>
        <w:pStyle w:val="Bezproreda"/>
      </w:pPr>
    </w:p>
    <w:p w:rsidR="00BB1CDF" w:rsidP="00BB1CDF" w:rsidRDefault="00BB1CDF">
      <w:pPr>
        <w:pStyle w:val="Bezproreda"/>
      </w:pPr>
      <w:r>
        <w:t>16.Janeš Tatjana Bjelovar, OIB: 50305881991, u iznosu od 51.723,82 kuna.</w:t>
      </w:r>
    </w:p>
    <w:p w:rsidR="00BB1CDF" w:rsidP="00BB1CDF" w:rsidRDefault="00BB1CDF">
      <w:pPr>
        <w:pStyle w:val="Bezproreda"/>
      </w:pPr>
      <w:r>
        <w:t>Stečajni upravitelj priznaje potraživanje u cijelosti.</w:t>
      </w:r>
    </w:p>
    <w:p w:rsidR="00BB1CDF" w:rsidP="00BB1CDF" w:rsidRDefault="00BB1CDF">
      <w:pPr>
        <w:pStyle w:val="Bezproreda"/>
      </w:pPr>
      <w:r>
        <w:t>Nitko od nazočnih vjerovnika ne osporava predmetnu tražbinu.</w:t>
      </w:r>
    </w:p>
    <w:p w:rsidR="00BB1CDF" w:rsidP="00BB1CDF" w:rsidRDefault="00BB1CDF">
      <w:pPr>
        <w:pStyle w:val="Bezproreda"/>
      </w:pPr>
      <w:r>
        <w:t xml:space="preserve">Sutkinja konstatira da je potraživanje vjerovnika </w:t>
      </w:r>
      <w:proofErr w:type="spellStart"/>
      <w:r>
        <w:t>Janeš</w:t>
      </w:r>
      <w:proofErr w:type="spellEnd"/>
      <w:r>
        <w:t xml:space="preserve"> Tatjane utvrđeno u iznosu od 51.723,82 kuna.</w:t>
      </w:r>
    </w:p>
    <w:p w:rsidR="0049109A" w:rsidP="00A6783D" w:rsidRDefault="0049109A">
      <w:pPr>
        <w:pStyle w:val="Bezproreda"/>
      </w:pPr>
    </w:p>
    <w:p w:rsidR="00BB1CDF" w:rsidP="00BB1CDF" w:rsidRDefault="000139C7">
      <w:pPr>
        <w:pStyle w:val="Bezproreda"/>
      </w:pPr>
      <w:r>
        <w:t>17</w:t>
      </w:r>
      <w:r w:rsidR="00BB1CDF">
        <w:t>.</w:t>
      </w:r>
      <w:r>
        <w:t xml:space="preserve">Jendrek Nada </w:t>
      </w:r>
      <w:proofErr w:type="spellStart"/>
      <w:r>
        <w:t>Predavac</w:t>
      </w:r>
      <w:proofErr w:type="spellEnd"/>
      <w:r>
        <w:t>, OIB: 77333806819, u iznosu od 155.873,00</w:t>
      </w:r>
      <w:r w:rsidR="00BB1CDF">
        <w:t xml:space="preserve"> kuna.</w:t>
      </w:r>
    </w:p>
    <w:p w:rsidR="00BB1CDF" w:rsidP="00BB1CDF" w:rsidRDefault="00BB1CDF">
      <w:pPr>
        <w:pStyle w:val="Bezproreda"/>
      </w:pPr>
      <w:r>
        <w:t>Stečajni upravitelj priznaje potraživanje u cijelosti.</w:t>
      </w:r>
    </w:p>
    <w:p w:rsidR="00BB1CDF" w:rsidP="00BB1CDF" w:rsidRDefault="00BB1CDF">
      <w:pPr>
        <w:pStyle w:val="Bezproreda"/>
      </w:pPr>
      <w:r>
        <w:t>Nitko od nazočnih vjerovnika ne osporava predmetnu tražbinu.</w:t>
      </w:r>
    </w:p>
    <w:p w:rsidR="00BB1CDF" w:rsidP="00BB1CDF" w:rsidRDefault="00BB1CDF">
      <w:pPr>
        <w:pStyle w:val="Bezproreda"/>
      </w:pPr>
      <w:r>
        <w:t xml:space="preserve">Sutkinja konstatira da je potraživanje vjerovnika </w:t>
      </w:r>
      <w:proofErr w:type="spellStart"/>
      <w:r w:rsidR="000139C7">
        <w:t>Jendrek</w:t>
      </w:r>
      <w:proofErr w:type="spellEnd"/>
      <w:r w:rsidR="000139C7">
        <w:t xml:space="preserve"> Nade</w:t>
      </w:r>
      <w:r>
        <w:t xml:space="preserve"> u</w:t>
      </w:r>
      <w:r w:rsidR="000139C7">
        <w:t xml:space="preserve">tvrđeno u iznosu od 155.873,00 </w:t>
      </w:r>
      <w:r>
        <w:t>kuna.</w:t>
      </w:r>
    </w:p>
    <w:p w:rsidR="0049109A" w:rsidP="00A6783D" w:rsidRDefault="0049109A">
      <w:pPr>
        <w:pStyle w:val="Bezproreda"/>
      </w:pPr>
    </w:p>
    <w:p w:rsidR="000139C7" w:rsidP="000139C7" w:rsidRDefault="000139C7">
      <w:pPr>
        <w:pStyle w:val="Bezproreda"/>
      </w:pPr>
      <w:r>
        <w:t xml:space="preserve">18.Jendrek Karolina </w:t>
      </w:r>
      <w:proofErr w:type="spellStart"/>
      <w:r>
        <w:t>Predavac</w:t>
      </w:r>
      <w:proofErr w:type="spellEnd"/>
      <w:r>
        <w:t xml:space="preserve"> 94, OIB: </w:t>
      </w:r>
      <w:r w:rsidR="00765275">
        <w:t>0</w:t>
      </w:r>
      <w:r>
        <w:t>1844216272 u iznosu od 8.000,45 kuna.</w:t>
      </w:r>
    </w:p>
    <w:p w:rsidR="000139C7" w:rsidP="000139C7" w:rsidRDefault="000139C7">
      <w:pPr>
        <w:pStyle w:val="Bezproreda"/>
      </w:pPr>
      <w:r>
        <w:t>Stečajni upravitelj priznaje potraživanje u cijelosti.</w:t>
      </w:r>
    </w:p>
    <w:p w:rsidR="000139C7" w:rsidP="000139C7" w:rsidRDefault="000139C7">
      <w:pPr>
        <w:pStyle w:val="Bezproreda"/>
      </w:pPr>
      <w:r>
        <w:t>Nitko od nazočnih vjerovnika ne osporava predmetnu tražbinu.</w:t>
      </w:r>
    </w:p>
    <w:p w:rsidR="000139C7" w:rsidP="000139C7" w:rsidRDefault="000139C7">
      <w:pPr>
        <w:pStyle w:val="Bezproreda"/>
      </w:pPr>
      <w:r>
        <w:t xml:space="preserve">Sutkinja konstatira da je potraživanje vjerovnika </w:t>
      </w:r>
      <w:proofErr w:type="spellStart"/>
      <w:r>
        <w:t>Jendrek</w:t>
      </w:r>
      <w:proofErr w:type="spellEnd"/>
      <w:r>
        <w:t xml:space="preserve"> Karoline utvrđeno u iznosu od 8.000,45 kuna.</w:t>
      </w:r>
    </w:p>
    <w:p w:rsidR="0049109A" w:rsidP="00A6783D" w:rsidRDefault="0049109A">
      <w:pPr>
        <w:pStyle w:val="Bezproreda"/>
      </w:pPr>
    </w:p>
    <w:p w:rsidR="000139C7" w:rsidP="000139C7" w:rsidRDefault="000139C7">
      <w:pPr>
        <w:pStyle w:val="Bezproreda"/>
      </w:pPr>
      <w:r>
        <w:t>19.Jurišić Davor Bjelovar, I. Volodera 9, OIB: 74531862666, u iznosu od 163.081,02 kuna.</w:t>
      </w:r>
    </w:p>
    <w:p w:rsidR="000139C7" w:rsidP="000139C7" w:rsidRDefault="000139C7">
      <w:pPr>
        <w:pStyle w:val="Bezproreda"/>
      </w:pPr>
      <w:r>
        <w:t>Stečajni upravitelj priznaje potraživanje u cijelosti.</w:t>
      </w:r>
    </w:p>
    <w:p w:rsidR="000139C7" w:rsidP="000139C7" w:rsidRDefault="000139C7">
      <w:pPr>
        <w:pStyle w:val="Bezproreda"/>
      </w:pPr>
      <w:r>
        <w:t>Nitko od nazočnih vjerovnika ne osporava predmetnu tražbinu.</w:t>
      </w:r>
    </w:p>
    <w:p w:rsidR="000139C7" w:rsidP="000139C7" w:rsidRDefault="000139C7">
      <w:pPr>
        <w:pStyle w:val="Bezproreda"/>
      </w:pPr>
      <w:r>
        <w:lastRenderedPageBreak/>
        <w:t>Sutkinja konstatira da je potraživanje vjerovnika Jurišić Davora  utvrđeno u iznosu od 163.081,02 kuna.</w:t>
      </w:r>
    </w:p>
    <w:p w:rsidR="0049109A" w:rsidP="00A6783D" w:rsidRDefault="0049109A">
      <w:pPr>
        <w:pStyle w:val="Bezproreda"/>
      </w:pPr>
    </w:p>
    <w:p w:rsidR="000139C7" w:rsidP="000139C7" w:rsidRDefault="000139C7">
      <w:pPr>
        <w:pStyle w:val="Bezproreda"/>
      </w:pPr>
      <w:r>
        <w:t>20.Jurić Ivanka Bjelovar, Kralja P. Svačića 7, OIB: 83239846345  u iznosu od 42.050,06 kuna.</w:t>
      </w:r>
    </w:p>
    <w:p w:rsidR="000139C7" w:rsidP="000139C7" w:rsidRDefault="000139C7">
      <w:pPr>
        <w:pStyle w:val="Bezproreda"/>
      </w:pPr>
      <w:r>
        <w:t>Stečajni upravitelj priznaje potraživanje u cijelosti.</w:t>
      </w:r>
    </w:p>
    <w:p w:rsidR="000139C7" w:rsidP="000139C7" w:rsidRDefault="000139C7">
      <w:pPr>
        <w:pStyle w:val="Bezproreda"/>
      </w:pPr>
      <w:r>
        <w:t>Nitko od nazočnih vjerovnika ne osporava predmetnu tražbinu.</w:t>
      </w:r>
    </w:p>
    <w:p w:rsidR="000139C7" w:rsidP="000139C7" w:rsidRDefault="000139C7">
      <w:pPr>
        <w:pStyle w:val="Bezproreda"/>
      </w:pPr>
      <w:r>
        <w:t>Sutkinja konstatira da je potraživanje vjerovnika Jurić Ivanke utvrđeno u iznosu od 42.050,06 kuna.</w:t>
      </w:r>
    </w:p>
    <w:p w:rsidR="00453B39" w:rsidP="000139C7" w:rsidRDefault="00453B39">
      <w:pPr>
        <w:pStyle w:val="Bezproreda"/>
      </w:pPr>
    </w:p>
    <w:p w:rsidR="000139C7" w:rsidP="000139C7" w:rsidRDefault="000139C7">
      <w:pPr>
        <w:pStyle w:val="Bezproreda"/>
      </w:pPr>
      <w:r>
        <w:t>21.Jurčević Ivana Prokljuvani 13, OIB: 96302330464, u iznosu od 41.133,07 kuna.</w:t>
      </w:r>
    </w:p>
    <w:p w:rsidR="000139C7" w:rsidP="000139C7" w:rsidRDefault="000139C7">
      <w:pPr>
        <w:pStyle w:val="Bezproreda"/>
      </w:pPr>
      <w:r>
        <w:t>Stečajni upravitelj priznaje potraživanje u cijelosti.</w:t>
      </w:r>
    </w:p>
    <w:p w:rsidR="000139C7" w:rsidP="000139C7" w:rsidRDefault="000139C7">
      <w:pPr>
        <w:pStyle w:val="Bezproreda"/>
      </w:pPr>
      <w:r>
        <w:t>Nitko od nazočnih vjerovnika ne osporava predmetnu tražbinu.</w:t>
      </w:r>
    </w:p>
    <w:p w:rsidR="000139C7" w:rsidP="000139C7" w:rsidRDefault="000139C7">
      <w:pPr>
        <w:pStyle w:val="Bezproreda"/>
      </w:pPr>
      <w:r>
        <w:t>Sutkinja konstatira da je potraživanje vjerovnika Jurčević Ivane utvrđeno u iznosu od 41.133,07 kuna.</w:t>
      </w:r>
    </w:p>
    <w:p w:rsidR="000139C7" w:rsidP="000139C7" w:rsidRDefault="000139C7">
      <w:pPr>
        <w:pStyle w:val="Bezproreda"/>
      </w:pPr>
    </w:p>
    <w:p w:rsidR="00731416" w:rsidP="00731416" w:rsidRDefault="00731416">
      <w:pPr>
        <w:pStyle w:val="Bezproreda"/>
      </w:pPr>
      <w:r>
        <w:t xml:space="preserve">22.Martinjak Stjepan </w:t>
      </w:r>
      <w:proofErr w:type="spellStart"/>
      <w:r>
        <w:t>Berek</w:t>
      </w:r>
      <w:proofErr w:type="spellEnd"/>
      <w:r>
        <w:t xml:space="preserve"> OIB: 16251716227, u iznosu od 8.225,35 kuna.</w:t>
      </w:r>
    </w:p>
    <w:p w:rsidR="00731416" w:rsidP="00731416" w:rsidRDefault="00731416">
      <w:pPr>
        <w:pStyle w:val="Bezproreda"/>
      </w:pPr>
      <w:r>
        <w:t>Stečajni upravitelj priznaje potraživanje u cijelosti.</w:t>
      </w:r>
    </w:p>
    <w:p w:rsidR="00731416" w:rsidP="00731416" w:rsidRDefault="00731416">
      <w:pPr>
        <w:pStyle w:val="Bezproreda"/>
      </w:pPr>
      <w:r>
        <w:t>Nitko od nazočnih vjerovnika ne osporava predmetnu tražbinu.</w:t>
      </w:r>
    </w:p>
    <w:p w:rsidR="00731416" w:rsidP="00731416" w:rsidRDefault="00731416">
      <w:pPr>
        <w:pStyle w:val="Bezproreda"/>
      </w:pPr>
      <w:r>
        <w:t xml:space="preserve">Sutkinja konstatira da je potraživanje vjerovnika </w:t>
      </w:r>
      <w:proofErr w:type="spellStart"/>
      <w:r>
        <w:t>Martinjak</w:t>
      </w:r>
      <w:proofErr w:type="spellEnd"/>
      <w:r>
        <w:t xml:space="preserve"> Stjepa</w:t>
      </w:r>
      <w:r w:rsidR="00667BD5">
        <w:t>na  utvrđeno u iznosu od 8.225,3</w:t>
      </w:r>
      <w:r>
        <w:t>5 kuna.</w:t>
      </w:r>
    </w:p>
    <w:p w:rsidR="0049109A" w:rsidP="00A6783D" w:rsidRDefault="0049109A">
      <w:pPr>
        <w:pStyle w:val="Bezproreda"/>
      </w:pPr>
    </w:p>
    <w:p w:rsidR="00731416" w:rsidP="00731416" w:rsidRDefault="00731416">
      <w:pPr>
        <w:pStyle w:val="Bezproreda"/>
      </w:pPr>
      <w:r>
        <w:t>23.Kanešić Marija Bjelovar, P. Zrinskog 3 b, OIB: 27951004876 u iznosu od 44.934,14 kuna.</w:t>
      </w:r>
    </w:p>
    <w:p w:rsidR="00731416" w:rsidP="00731416" w:rsidRDefault="00731416">
      <w:pPr>
        <w:pStyle w:val="Bezproreda"/>
      </w:pPr>
      <w:r>
        <w:t>Stečajni upravitelj priznaje potraživanje u cijelosti.</w:t>
      </w:r>
    </w:p>
    <w:p w:rsidR="00731416" w:rsidP="00731416" w:rsidRDefault="00731416">
      <w:pPr>
        <w:pStyle w:val="Bezproreda"/>
      </w:pPr>
      <w:r>
        <w:t>Nitko od nazočnih vjerovnika ne osporava predmetnu tražbinu.</w:t>
      </w:r>
    </w:p>
    <w:p w:rsidR="00731416" w:rsidP="00731416" w:rsidRDefault="00731416">
      <w:pPr>
        <w:pStyle w:val="Bezproreda"/>
      </w:pPr>
      <w:r>
        <w:t xml:space="preserve">Sutkinja konstatira da je potraživanje vjerovnika </w:t>
      </w:r>
      <w:proofErr w:type="spellStart"/>
      <w:r>
        <w:t>Kanešić</w:t>
      </w:r>
      <w:proofErr w:type="spellEnd"/>
      <w:r>
        <w:t xml:space="preserve"> Marije utvrđeno u iznosu od 44.934,14 kuna.</w:t>
      </w:r>
    </w:p>
    <w:p w:rsidR="00731416" w:rsidP="00A6783D" w:rsidRDefault="00731416">
      <w:pPr>
        <w:pStyle w:val="Bezproreda"/>
      </w:pPr>
    </w:p>
    <w:p w:rsidR="00731416" w:rsidP="00731416" w:rsidRDefault="00791B31">
      <w:pPr>
        <w:pStyle w:val="Bezproreda"/>
      </w:pPr>
      <w:r>
        <w:t>24</w:t>
      </w:r>
      <w:r w:rsidR="00731416">
        <w:t>.</w:t>
      </w:r>
      <w:r>
        <w:t>Kanešić Kristijan Bjelovar, P. Zrinskog 3 b, OIB: 43504878577, u iznosu od 25.256,90</w:t>
      </w:r>
      <w:r w:rsidR="00731416">
        <w:t xml:space="preserve"> kuna.</w:t>
      </w:r>
    </w:p>
    <w:p w:rsidR="00731416" w:rsidP="00731416" w:rsidRDefault="00731416">
      <w:pPr>
        <w:pStyle w:val="Bezproreda"/>
      </w:pPr>
      <w:r>
        <w:t>Stečajni upravitelj priznaje potraživanje u cijelosti.</w:t>
      </w:r>
    </w:p>
    <w:p w:rsidR="00731416" w:rsidP="00731416" w:rsidRDefault="00731416">
      <w:pPr>
        <w:pStyle w:val="Bezproreda"/>
      </w:pPr>
      <w:r>
        <w:t>Nitko od nazočnih vjerovnika ne osporava predmetnu tražbinu.</w:t>
      </w:r>
    </w:p>
    <w:p w:rsidR="00731416" w:rsidP="00731416" w:rsidRDefault="00731416">
      <w:pPr>
        <w:pStyle w:val="Bezproreda"/>
      </w:pPr>
      <w:r>
        <w:t xml:space="preserve">Sutkinja konstatira da je potraživanje vjerovnika </w:t>
      </w:r>
      <w:proofErr w:type="spellStart"/>
      <w:r w:rsidR="00791B31">
        <w:t>Kanešić</w:t>
      </w:r>
      <w:proofErr w:type="spellEnd"/>
      <w:r w:rsidR="00791B31">
        <w:t xml:space="preserve"> Kristijana</w:t>
      </w:r>
      <w:r>
        <w:t xml:space="preserve"> u</w:t>
      </w:r>
      <w:r w:rsidR="00791B31">
        <w:t>tvrđeno u iznosu od 25.256,90</w:t>
      </w:r>
      <w:r>
        <w:t xml:space="preserve"> kuna.</w:t>
      </w:r>
    </w:p>
    <w:p w:rsidR="00731416" w:rsidP="00A6783D" w:rsidRDefault="00731416">
      <w:pPr>
        <w:pStyle w:val="Bezproreda"/>
      </w:pPr>
    </w:p>
    <w:p w:rsidR="00791B31" w:rsidP="00791B31" w:rsidRDefault="00791B31">
      <w:pPr>
        <w:pStyle w:val="Bezproreda"/>
      </w:pPr>
      <w:r>
        <w:t xml:space="preserve">25.Kilić Mirjana </w:t>
      </w:r>
      <w:proofErr w:type="spellStart"/>
      <w:r>
        <w:t>Rovišće</w:t>
      </w:r>
      <w:proofErr w:type="spellEnd"/>
      <w:r>
        <w:t xml:space="preserve">, </w:t>
      </w:r>
      <w:proofErr w:type="spellStart"/>
      <w:r>
        <w:t>TUk</w:t>
      </w:r>
      <w:proofErr w:type="spellEnd"/>
      <w:r>
        <w:t xml:space="preserve"> 99, OIB: 75641853426, u iznosu od 59.365,69 kuna.</w:t>
      </w:r>
    </w:p>
    <w:p w:rsidR="00791B31" w:rsidP="00791B31" w:rsidRDefault="00791B31">
      <w:pPr>
        <w:pStyle w:val="Bezproreda"/>
      </w:pPr>
      <w:r>
        <w:t>Stečajni upravitelj priznaje potraživanje u cijelosti.</w:t>
      </w:r>
    </w:p>
    <w:p w:rsidR="00791B31" w:rsidP="00791B31" w:rsidRDefault="00791B31">
      <w:pPr>
        <w:pStyle w:val="Bezproreda"/>
      </w:pPr>
      <w:r>
        <w:t>Nitko od nazočnih vjerovnika ne osporava predmetnu tražbinu.</w:t>
      </w:r>
    </w:p>
    <w:p w:rsidR="00791B31" w:rsidP="00791B31" w:rsidRDefault="00791B31">
      <w:pPr>
        <w:pStyle w:val="Bezproreda"/>
      </w:pPr>
      <w:r>
        <w:t xml:space="preserve">Sutkinja konstatira da je potraživanje vjerovnika </w:t>
      </w:r>
      <w:proofErr w:type="spellStart"/>
      <w:r>
        <w:t>Kilić</w:t>
      </w:r>
      <w:proofErr w:type="spellEnd"/>
      <w:r>
        <w:t xml:space="preserve"> Mirjane utvrđeno u iznosu od 59.365,69 kuna.</w:t>
      </w:r>
    </w:p>
    <w:p w:rsidR="00731416" w:rsidP="00A6783D" w:rsidRDefault="00731416">
      <w:pPr>
        <w:pStyle w:val="Bezproreda"/>
      </w:pPr>
    </w:p>
    <w:p w:rsidR="00791B31" w:rsidP="00791B31" w:rsidRDefault="00791B31">
      <w:pPr>
        <w:pStyle w:val="Bezproreda"/>
      </w:pPr>
      <w:r>
        <w:t xml:space="preserve">26.Kudumija </w:t>
      </w:r>
      <w:proofErr w:type="spellStart"/>
      <w:r>
        <w:t>Mersiha</w:t>
      </w:r>
      <w:proofErr w:type="spellEnd"/>
      <w:r>
        <w:t xml:space="preserve"> </w:t>
      </w:r>
      <w:proofErr w:type="spellStart"/>
      <w:r>
        <w:t>Puričani</w:t>
      </w:r>
      <w:proofErr w:type="spellEnd"/>
      <w:r>
        <w:t>, OBI: 48972091821 u iznosu od 6.351,74 kuna.</w:t>
      </w:r>
    </w:p>
    <w:p w:rsidR="00791B31" w:rsidP="00791B31" w:rsidRDefault="00791B31">
      <w:pPr>
        <w:pStyle w:val="Bezproreda"/>
      </w:pPr>
      <w:r>
        <w:t>Stečajni upravitelj priznaje potraživanje u cijelosti.</w:t>
      </w:r>
    </w:p>
    <w:p w:rsidR="00791B31" w:rsidP="00791B31" w:rsidRDefault="00791B31">
      <w:pPr>
        <w:pStyle w:val="Bezproreda"/>
      </w:pPr>
      <w:r>
        <w:t>Nitko od nazočnih vjerovnika ne osporava predmetnu tražbinu.</w:t>
      </w:r>
    </w:p>
    <w:p w:rsidR="00791B31" w:rsidP="00791B31" w:rsidRDefault="00791B31">
      <w:pPr>
        <w:pStyle w:val="Bezproreda"/>
      </w:pPr>
      <w:r>
        <w:t xml:space="preserve">Sutkinja konstatira da je potraživanje vjerovnika </w:t>
      </w:r>
      <w:proofErr w:type="spellStart"/>
      <w:r>
        <w:t>Kudumija</w:t>
      </w:r>
      <w:proofErr w:type="spellEnd"/>
      <w:r>
        <w:t xml:space="preserve"> </w:t>
      </w:r>
      <w:proofErr w:type="spellStart"/>
      <w:r>
        <w:t>Mersihe</w:t>
      </w:r>
      <w:proofErr w:type="spellEnd"/>
      <w:r>
        <w:t xml:space="preserve"> utvrđeno u iznosu od 6.351,74 kuna.</w:t>
      </w:r>
    </w:p>
    <w:p w:rsidR="00731416" w:rsidP="00A6783D" w:rsidRDefault="00731416">
      <w:pPr>
        <w:pStyle w:val="Bezproreda"/>
      </w:pPr>
    </w:p>
    <w:p w:rsidR="00791B31" w:rsidP="00791B31" w:rsidRDefault="00791B31">
      <w:pPr>
        <w:pStyle w:val="Bezproreda"/>
      </w:pPr>
      <w:r>
        <w:t>27.Laić Branko Bjelovar, P. Biškupa Vene 29, OIB: 27696518183, u iznosu od 5.088,42 kuna.</w:t>
      </w:r>
    </w:p>
    <w:p w:rsidR="00791B31" w:rsidP="00791B31" w:rsidRDefault="00791B31">
      <w:pPr>
        <w:pStyle w:val="Bezproreda"/>
      </w:pPr>
      <w:r>
        <w:t>Stečajni upravitelj priznaje potraživanje u cijelosti.</w:t>
      </w:r>
    </w:p>
    <w:p w:rsidR="00791B31" w:rsidP="00791B31" w:rsidRDefault="00791B31">
      <w:pPr>
        <w:pStyle w:val="Bezproreda"/>
      </w:pPr>
      <w:r>
        <w:t>Nitko od nazočnih vjerovnika ne osporava predmetnu tražbinu.</w:t>
      </w:r>
    </w:p>
    <w:p w:rsidR="00791B31" w:rsidP="00791B31" w:rsidRDefault="00791B31">
      <w:pPr>
        <w:pStyle w:val="Bezproreda"/>
      </w:pPr>
      <w:r>
        <w:t xml:space="preserve">Sutkinja konstatira da je potraživanje vjerovnika </w:t>
      </w:r>
      <w:proofErr w:type="spellStart"/>
      <w:r>
        <w:t>Laić</w:t>
      </w:r>
      <w:proofErr w:type="spellEnd"/>
      <w:r>
        <w:t xml:space="preserve"> Branka utvrđeno u iznosu od 5.088,42 kuna.</w:t>
      </w:r>
    </w:p>
    <w:p w:rsidR="00731416" w:rsidP="00A6783D" w:rsidRDefault="00731416">
      <w:pPr>
        <w:pStyle w:val="Bezproreda"/>
      </w:pPr>
    </w:p>
    <w:p w:rsidR="00791B31" w:rsidP="00791B31" w:rsidRDefault="00791B31">
      <w:pPr>
        <w:pStyle w:val="Bezproreda"/>
      </w:pPr>
      <w:r>
        <w:t xml:space="preserve">28.Monfardin Ivana V. </w:t>
      </w:r>
      <w:proofErr w:type="spellStart"/>
      <w:r>
        <w:t>Korenoco</w:t>
      </w:r>
      <w:proofErr w:type="spellEnd"/>
      <w:r>
        <w:t xml:space="preserve"> 82 I, OIB: 74767471475, u iznosu od 56.688,50 kuna.</w:t>
      </w:r>
    </w:p>
    <w:p w:rsidR="00791B31" w:rsidP="00791B31" w:rsidRDefault="00791B31">
      <w:pPr>
        <w:pStyle w:val="Bezproreda"/>
      </w:pPr>
      <w:r>
        <w:t>Stečajni upravitelj priznaje potraživanje u cijelosti.</w:t>
      </w:r>
    </w:p>
    <w:p w:rsidR="00791B31" w:rsidP="00791B31" w:rsidRDefault="00791B31">
      <w:pPr>
        <w:pStyle w:val="Bezproreda"/>
      </w:pPr>
      <w:r>
        <w:t>Nitko od nazočnih vjerovnika ne osporava predmetnu tražbinu.</w:t>
      </w:r>
    </w:p>
    <w:p w:rsidR="00791B31" w:rsidP="00791B31" w:rsidRDefault="00791B31">
      <w:pPr>
        <w:pStyle w:val="Bezproreda"/>
      </w:pPr>
      <w:r>
        <w:t xml:space="preserve">Sutkinja konstatira da je potraživanje vjerovnika </w:t>
      </w:r>
      <w:proofErr w:type="spellStart"/>
      <w:r>
        <w:t>Monfardin</w:t>
      </w:r>
      <w:proofErr w:type="spellEnd"/>
      <w:r>
        <w:t xml:space="preserve"> Ivane  utvrđeno u iznosu od 56.688,50 kuna.</w:t>
      </w:r>
    </w:p>
    <w:p w:rsidR="0049109A" w:rsidP="00A6783D" w:rsidRDefault="0049109A">
      <w:pPr>
        <w:pStyle w:val="Bezproreda"/>
      </w:pPr>
    </w:p>
    <w:p w:rsidR="00791B31" w:rsidP="00791B31" w:rsidRDefault="00305F07">
      <w:pPr>
        <w:pStyle w:val="Bezproreda"/>
      </w:pPr>
      <w:r>
        <w:lastRenderedPageBreak/>
        <w:t>29</w:t>
      </w:r>
      <w:r w:rsidR="00791B31">
        <w:t>.</w:t>
      </w:r>
      <w:r>
        <w:t xml:space="preserve">Makopek </w:t>
      </w:r>
      <w:proofErr w:type="spellStart"/>
      <w:r>
        <w:t>Pukec</w:t>
      </w:r>
      <w:proofErr w:type="spellEnd"/>
      <w:r>
        <w:t xml:space="preserve"> Snježana </w:t>
      </w:r>
      <w:proofErr w:type="spellStart"/>
      <w:r>
        <w:t>Farkaševac</w:t>
      </w:r>
      <w:proofErr w:type="spellEnd"/>
      <w:r w:rsidR="00791B31">
        <w:t>,</w:t>
      </w:r>
      <w:r>
        <w:t xml:space="preserve"> OIB: 78385659579 u iznosu od 25.216,73</w:t>
      </w:r>
      <w:r w:rsidR="00791B31">
        <w:t xml:space="preserve"> kuna.</w:t>
      </w:r>
    </w:p>
    <w:p w:rsidR="00791B31" w:rsidP="00791B31" w:rsidRDefault="00791B31">
      <w:pPr>
        <w:pStyle w:val="Bezproreda"/>
      </w:pPr>
      <w:r>
        <w:t>Stečajni upravitelj priznaje potraživanje u cijelosti.</w:t>
      </w:r>
    </w:p>
    <w:p w:rsidR="00791B31" w:rsidP="00791B31" w:rsidRDefault="00791B31">
      <w:pPr>
        <w:pStyle w:val="Bezproreda"/>
      </w:pPr>
      <w:r>
        <w:t>Nitko od nazočnih vjerovnika ne osporava predmetnu tražbinu.</w:t>
      </w:r>
    </w:p>
    <w:p w:rsidR="00791B31" w:rsidP="00791B31" w:rsidRDefault="00791B31">
      <w:pPr>
        <w:pStyle w:val="Bezproreda"/>
      </w:pPr>
      <w:r>
        <w:t xml:space="preserve">Sutkinja konstatira da je potraživanje vjerovnika </w:t>
      </w:r>
      <w:proofErr w:type="spellStart"/>
      <w:r w:rsidR="00305F07">
        <w:t>Makopek</w:t>
      </w:r>
      <w:proofErr w:type="spellEnd"/>
      <w:r w:rsidR="00305F07">
        <w:t xml:space="preserve"> </w:t>
      </w:r>
      <w:proofErr w:type="spellStart"/>
      <w:r w:rsidR="00305F07">
        <w:t>Pukec</w:t>
      </w:r>
      <w:proofErr w:type="spellEnd"/>
      <w:r w:rsidR="00305F07">
        <w:t xml:space="preserve"> Snježane</w:t>
      </w:r>
      <w:r>
        <w:t xml:space="preserve"> u</w:t>
      </w:r>
      <w:r w:rsidR="00305F07">
        <w:t>tvrđeno u iznosu od 25.216,73</w:t>
      </w:r>
      <w:r>
        <w:t xml:space="preserve"> kuna.</w:t>
      </w:r>
    </w:p>
    <w:p w:rsidR="00791B31" w:rsidP="00A6783D" w:rsidRDefault="00791B31">
      <w:pPr>
        <w:pStyle w:val="Bezproreda"/>
      </w:pPr>
    </w:p>
    <w:p w:rsidR="00305F07" w:rsidP="00305F07" w:rsidRDefault="00305F07">
      <w:pPr>
        <w:pStyle w:val="Bezproreda"/>
      </w:pPr>
      <w:r>
        <w:t>30.Punović Momčilo Bjelovar, OIB:  66801598359, u iznosu od 11.338,92 kuna.</w:t>
      </w:r>
    </w:p>
    <w:p w:rsidR="00305F07" w:rsidP="00305F07" w:rsidRDefault="00305F07">
      <w:pPr>
        <w:pStyle w:val="Bezproreda"/>
      </w:pPr>
      <w:r>
        <w:t>Stečajni upravitelj priznaje potraživanje u cijelosti.</w:t>
      </w:r>
    </w:p>
    <w:p w:rsidR="00305F07" w:rsidP="00305F07" w:rsidRDefault="00305F07">
      <w:pPr>
        <w:pStyle w:val="Bezproreda"/>
      </w:pPr>
      <w:r>
        <w:t>Nitko od nazočnih vjerovnika ne osporava predmetnu tražbinu.</w:t>
      </w:r>
    </w:p>
    <w:p w:rsidR="00305F07" w:rsidP="00305F07" w:rsidRDefault="00305F07">
      <w:pPr>
        <w:pStyle w:val="Bezproreda"/>
      </w:pPr>
      <w:r>
        <w:t>Sutkinja konstatira da je potraživanje vjerovnika Paunović Momčila utvrđeno u iznosu od 11.338,92 kuna.</w:t>
      </w:r>
    </w:p>
    <w:p w:rsidR="00791B31" w:rsidP="00A6783D" w:rsidRDefault="00791B31">
      <w:pPr>
        <w:pStyle w:val="Bezproreda"/>
      </w:pPr>
    </w:p>
    <w:p w:rsidR="00305F07" w:rsidP="00305F07" w:rsidRDefault="00305F07">
      <w:pPr>
        <w:pStyle w:val="Bezproreda"/>
      </w:pPr>
      <w:r>
        <w:t>3</w:t>
      </w:r>
      <w:r w:rsidR="00B958F2">
        <w:t>1</w:t>
      </w:r>
      <w:r>
        <w:t>.</w:t>
      </w:r>
      <w:r w:rsidR="00B958F2">
        <w:t>Pavlović Renata Bjelovar, M. Bobetka 11</w:t>
      </w:r>
      <w:r>
        <w:t>,</w:t>
      </w:r>
      <w:r w:rsidR="00B958F2">
        <w:t xml:space="preserve"> OIB: 55122110345, u iznosu od 163.876,46</w:t>
      </w:r>
      <w:r>
        <w:t xml:space="preserve"> kuna.</w:t>
      </w:r>
    </w:p>
    <w:p w:rsidR="00305F07" w:rsidP="00305F07" w:rsidRDefault="00305F07">
      <w:pPr>
        <w:pStyle w:val="Bezproreda"/>
      </w:pPr>
      <w:r>
        <w:t>Stečajni upravitelj priznaje potraživanje u cijelosti.</w:t>
      </w:r>
    </w:p>
    <w:p w:rsidR="00305F07" w:rsidP="00305F07" w:rsidRDefault="00305F07">
      <w:pPr>
        <w:pStyle w:val="Bezproreda"/>
      </w:pPr>
      <w:r>
        <w:t>Nitko od nazočnih vjerovnika ne osporava predmetnu tražbinu.</w:t>
      </w:r>
    </w:p>
    <w:p w:rsidR="00305F07" w:rsidP="00305F07" w:rsidRDefault="00305F07">
      <w:pPr>
        <w:pStyle w:val="Bezproreda"/>
      </w:pPr>
      <w:r>
        <w:t xml:space="preserve">Sutkinja konstatira da je potraživanje vjerovnika </w:t>
      </w:r>
      <w:r w:rsidR="00B958F2">
        <w:t>Pavlović Renate</w:t>
      </w:r>
      <w:r>
        <w:t xml:space="preserve"> u</w:t>
      </w:r>
      <w:r w:rsidR="00B958F2">
        <w:t>tvrđeno u iznosu od 163.876,46</w:t>
      </w:r>
      <w:r>
        <w:t xml:space="preserve"> kuna.</w:t>
      </w:r>
    </w:p>
    <w:p w:rsidR="00791B31" w:rsidP="00A6783D" w:rsidRDefault="00791B31">
      <w:pPr>
        <w:pStyle w:val="Bezproreda"/>
      </w:pPr>
    </w:p>
    <w:p w:rsidR="00B958F2" w:rsidP="00B958F2" w:rsidRDefault="00B958F2">
      <w:pPr>
        <w:pStyle w:val="Bezproreda"/>
      </w:pPr>
      <w:r>
        <w:t xml:space="preserve">32.Plivalić Ivanka </w:t>
      </w:r>
      <w:proofErr w:type="spellStart"/>
      <w:r>
        <w:t>Ivanska</w:t>
      </w:r>
      <w:proofErr w:type="spellEnd"/>
      <w:r>
        <w:t>, OIB: 63764221696, u iznosu od 20.838,40 kuna.</w:t>
      </w:r>
    </w:p>
    <w:p w:rsidR="00B958F2" w:rsidP="00B958F2" w:rsidRDefault="00B958F2">
      <w:pPr>
        <w:pStyle w:val="Bezproreda"/>
      </w:pPr>
      <w:r>
        <w:t>Stečajni upravitelj priznaje potraživanje u cijelosti.</w:t>
      </w:r>
    </w:p>
    <w:p w:rsidR="00B958F2" w:rsidP="00B958F2" w:rsidRDefault="00B958F2">
      <w:pPr>
        <w:pStyle w:val="Bezproreda"/>
      </w:pPr>
      <w:r>
        <w:t>Nitko od nazočnih vjerovnika ne osporava predmetnu tražbinu.</w:t>
      </w:r>
    </w:p>
    <w:p w:rsidR="00B958F2" w:rsidP="00B958F2" w:rsidRDefault="00B958F2">
      <w:pPr>
        <w:pStyle w:val="Bezproreda"/>
      </w:pPr>
      <w:r>
        <w:t xml:space="preserve">Sutkinja konstatira da je potraživanje vjerovnika </w:t>
      </w:r>
      <w:proofErr w:type="spellStart"/>
      <w:r>
        <w:t>Plivalić</w:t>
      </w:r>
      <w:proofErr w:type="spellEnd"/>
      <w:r>
        <w:t xml:space="preserve"> Ivanke utvrđeno u iznosu od 20.838,40 kuna.</w:t>
      </w:r>
    </w:p>
    <w:p w:rsidR="00791B31" w:rsidP="00A6783D" w:rsidRDefault="00791B31">
      <w:pPr>
        <w:pStyle w:val="Bezproreda"/>
      </w:pPr>
    </w:p>
    <w:p w:rsidR="00B958F2" w:rsidP="00B958F2" w:rsidRDefault="00B958F2">
      <w:pPr>
        <w:pStyle w:val="Bezproreda"/>
      </w:pPr>
      <w:r>
        <w:t xml:space="preserve">33.Rumenjak Josip </w:t>
      </w:r>
      <w:proofErr w:type="spellStart"/>
      <w:r>
        <w:t>Predavac</w:t>
      </w:r>
      <w:proofErr w:type="spellEnd"/>
      <w:r>
        <w:t>, OIB: 06805585563, u iznosu od 77.708,74 kuna.</w:t>
      </w:r>
    </w:p>
    <w:p w:rsidR="00B958F2" w:rsidP="00B958F2" w:rsidRDefault="00B958F2">
      <w:pPr>
        <w:pStyle w:val="Bezproreda"/>
      </w:pPr>
      <w:r>
        <w:t>Stečajni upravitelj priznaje potraživanje u cijelosti.</w:t>
      </w:r>
    </w:p>
    <w:p w:rsidR="00B958F2" w:rsidP="00B958F2" w:rsidRDefault="00B958F2">
      <w:pPr>
        <w:pStyle w:val="Bezproreda"/>
      </w:pPr>
      <w:r>
        <w:t>Nitko od nazočnih vjerovnika ne osporava predmetnu tražbinu.</w:t>
      </w:r>
    </w:p>
    <w:p w:rsidR="00B958F2" w:rsidP="00B958F2" w:rsidRDefault="00B958F2">
      <w:pPr>
        <w:pStyle w:val="Bezproreda"/>
      </w:pPr>
      <w:r>
        <w:t>Sutkinja konstatira da je potraživanje vjerovnika Rumenjak Josipa utvrđeno u iznosu od 77.708,74 kuna.</w:t>
      </w:r>
    </w:p>
    <w:p w:rsidR="00791B31" w:rsidP="00A6783D" w:rsidRDefault="00791B31">
      <w:pPr>
        <w:pStyle w:val="Bezproreda"/>
      </w:pPr>
    </w:p>
    <w:p w:rsidR="00B958F2" w:rsidP="00B958F2" w:rsidRDefault="00B958F2">
      <w:pPr>
        <w:pStyle w:val="Bezproreda"/>
      </w:pPr>
      <w:r>
        <w:t>34.Tulić Tomislav Bjelovar, Vidikovac 44, OIB: 78703411687, u iznosu od 157.307,98 kuna.</w:t>
      </w:r>
    </w:p>
    <w:p w:rsidR="00B958F2" w:rsidP="00B958F2" w:rsidRDefault="00B958F2">
      <w:pPr>
        <w:pStyle w:val="Bezproreda"/>
      </w:pPr>
      <w:r>
        <w:t>Stečajni upravitelj priznaje potraživanje u cijelosti.</w:t>
      </w:r>
    </w:p>
    <w:p w:rsidR="00B958F2" w:rsidP="00B958F2" w:rsidRDefault="00B958F2">
      <w:pPr>
        <w:pStyle w:val="Bezproreda"/>
      </w:pPr>
      <w:r>
        <w:t>Nitko od nazočnih vjerovnika ne osporava predmetnu tražbinu.</w:t>
      </w:r>
    </w:p>
    <w:p w:rsidR="00B958F2" w:rsidP="00B958F2" w:rsidRDefault="00B958F2">
      <w:pPr>
        <w:pStyle w:val="Bezproreda"/>
      </w:pPr>
      <w:r>
        <w:t xml:space="preserve">Sutkinja konstatira da je potraživanje vjerovnika </w:t>
      </w:r>
      <w:proofErr w:type="spellStart"/>
      <w:r>
        <w:t>Tulić</w:t>
      </w:r>
      <w:proofErr w:type="spellEnd"/>
      <w:r>
        <w:t xml:space="preserve"> Tomislava utvrđeno u iznosu od 157.307,98 kuna.</w:t>
      </w:r>
    </w:p>
    <w:p w:rsidR="00791B31" w:rsidP="00A6783D" w:rsidRDefault="00791B31">
      <w:pPr>
        <w:pStyle w:val="Bezproreda"/>
      </w:pPr>
    </w:p>
    <w:p w:rsidR="00B958F2" w:rsidP="00B958F2" w:rsidRDefault="00B958F2">
      <w:pPr>
        <w:pStyle w:val="Bezproreda"/>
      </w:pPr>
      <w:r>
        <w:t>35.Tulić Ante Bjelovar, Vidikovac 44, OIB: 20002552138, u iznosu od 81.704,73 kuna.</w:t>
      </w:r>
    </w:p>
    <w:p w:rsidR="00B958F2" w:rsidP="00B958F2" w:rsidRDefault="00B958F2">
      <w:pPr>
        <w:pStyle w:val="Bezproreda"/>
      </w:pPr>
      <w:r>
        <w:t>Stečajni upravitelj priznaje potraživanje u cijelosti.</w:t>
      </w:r>
    </w:p>
    <w:p w:rsidR="00B958F2" w:rsidP="00B958F2" w:rsidRDefault="00B958F2">
      <w:pPr>
        <w:pStyle w:val="Bezproreda"/>
      </w:pPr>
      <w:r>
        <w:t>Nitko od nazočnih vjerovnika ne osporava predmetnu tražbinu.</w:t>
      </w:r>
    </w:p>
    <w:p w:rsidR="00B958F2" w:rsidP="00B958F2" w:rsidRDefault="00B958F2">
      <w:pPr>
        <w:pStyle w:val="Bezproreda"/>
      </w:pPr>
      <w:r>
        <w:t xml:space="preserve">Sutkinja konstatira da je potraživanje vjerovnika </w:t>
      </w:r>
      <w:proofErr w:type="spellStart"/>
      <w:r>
        <w:t>Tulić</w:t>
      </w:r>
      <w:proofErr w:type="spellEnd"/>
      <w:r>
        <w:t xml:space="preserve"> Ante utvrđeno u iznosu od 81.704,73 kuna.</w:t>
      </w:r>
    </w:p>
    <w:p w:rsidR="00791B31" w:rsidP="00A6783D" w:rsidRDefault="00791B31">
      <w:pPr>
        <w:pStyle w:val="Bezproreda"/>
      </w:pPr>
    </w:p>
    <w:p w:rsidR="00B958F2" w:rsidP="00B958F2" w:rsidRDefault="00B958F2">
      <w:pPr>
        <w:pStyle w:val="Bezproreda"/>
      </w:pPr>
      <w:r>
        <w:t>36.Tupi Nada Bjelovar, Bokokotorska 13, OIB: 41229654843, u iznosu od 151.058,74 kuna.</w:t>
      </w:r>
    </w:p>
    <w:p w:rsidR="00B958F2" w:rsidP="00B958F2" w:rsidRDefault="00B958F2">
      <w:pPr>
        <w:pStyle w:val="Bezproreda"/>
      </w:pPr>
      <w:r>
        <w:t>Stečajni upravitelj priznaje potraživanje u cijelosti.</w:t>
      </w:r>
    </w:p>
    <w:p w:rsidR="00B958F2" w:rsidP="00B958F2" w:rsidRDefault="00B958F2">
      <w:pPr>
        <w:pStyle w:val="Bezproreda"/>
      </w:pPr>
      <w:r>
        <w:t>Nitko od nazočnih vjerovnika ne osporava predmetnu tražbinu.</w:t>
      </w:r>
    </w:p>
    <w:p w:rsidR="00B958F2" w:rsidP="00B958F2" w:rsidRDefault="00B958F2">
      <w:pPr>
        <w:pStyle w:val="Bezproreda"/>
      </w:pPr>
      <w:r>
        <w:t>Sutkinja konstatira da je potraživanje vjerovnika Tupi Nade utvrđeno u iznosu od 151.058,74 kuna.</w:t>
      </w:r>
    </w:p>
    <w:p w:rsidR="004F4381" w:rsidP="00A6783D" w:rsidRDefault="004F4381">
      <w:pPr>
        <w:pStyle w:val="Bezproreda"/>
      </w:pPr>
    </w:p>
    <w:p w:rsidR="00B958F2" w:rsidP="00B958F2" w:rsidRDefault="00B958F2">
      <w:pPr>
        <w:pStyle w:val="Bezproreda"/>
      </w:pPr>
      <w:r>
        <w:t>37.Tutić Matko Velika Pisanica, OIB: 35035235832, u iznosu od 31.352,87 kuna.</w:t>
      </w:r>
    </w:p>
    <w:p w:rsidR="00B958F2" w:rsidP="00B958F2" w:rsidRDefault="00B958F2">
      <w:pPr>
        <w:pStyle w:val="Bezproreda"/>
      </w:pPr>
      <w:r>
        <w:t>Stečajni upravitelj priznaje potraživanje u cijelosti.</w:t>
      </w:r>
    </w:p>
    <w:p w:rsidR="00B958F2" w:rsidP="00B958F2" w:rsidRDefault="00B958F2">
      <w:pPr>
        <w:pStyle w:val="Bezproreda"/>
      </w:pPr>
      <w:r>
        <w:t>Nitko od nazočnih vjerovnika ne osporava predmetnu tražbinu.</w:t>
      </w:r>
    </w:p>
    <w:p w:rsidR="00B958F2" w:rsidP="00B958F2" w:rsidRDefault="00B958F2">
      <w:pPr>
        <w:pStyle w:val="Bezproreda"/>
      </w:pPr>
      <w:r>
        <w:t xml:space="preserve">Sutkinja konstatira da je potraživanje vjerovnika </w:t>
      </w:r>
      <w:proofErr w:type="spellStart"/>
      <w:r>
        <w:t>Tutić</w:t>
      </w:r>
      <w:proofErr w:type="spellEnd"/>
      <w:r>
        <w:t xml:space="preserve"> Matka utvrđeno u iznosu od 31.352,87 kuna.</w:t>
      </w:r>
    </w:p>
    <w:p w:rsidR="00B958F2" w:rsidP="00A6783D" w:rsidRDefault="00B958F2">
      <w:pPr>
        <w:pStyle w:val="Bezproreda"/>
      </w:pPr>
    </w:p>
    <w:p w:rsidR="00B958F2" w:rsidP="00B958F2" w:rsidRDefault="00B958F2">
      <w:pPr>
        <w:pStyle w:val="Bezproreda"/>
      </w:pPr>
      <w:r>
        <w:t xml:space="preserve">38.Vojnović Julijana Novi </w:t>
      </w:r>
      <w:proofErr w:type="spellStart"/>
      <w:r>
        <w:t>Pavljani</w:t>
      </w:r>
      <w:proofErr w:type="spellEnd"/>
      <w:r>
        <w:t xml:space="preserve"> 30, OIB: 00675648650, u iznosu od 88.801,16 kuna.</w:t>
      </w:r>
    </w:p>
    <w:p w:rsidR="00B958F2" w:rsidP="00B958F2" w:rsidRDefault="00B958F2">
      <w:pPr>
        <w:pStyle w:val="Bezproreda"/>
      </w:pPr>
      <w:r>
        <w:t>Stečajni upravitelj priznaje potraživanje u cijelosti.</w:t>
      </w:r>
    </w:p>
    <w:p w:rsidR="00B958F2" w:rsidP="00B958F2" w:rsidRDefault="00B958F2">
      <w:pPr>
        <w:pStyle w:val="Bezproreda"/>
      </w:pPr>
      <w:r>
        <w:lastRenderedPageBreak/>
        <w:t>Nitko od nazočnih vjerovnika ne osporava predmetnu tražbinu.</w:t>
      </w:r>
    </w:p>
    <w:p w:rsidR="00B958F2" w:rsidP="00B958F2" w:rsidRDefault="00B958F2">
      <w:pPr>
        <w:pStyle w:val="Bezproreda"/>
      </w:pPr>
      <w:r>
        <w:t>Sutkinja konstatira da je potraživanje vjerovnika Vojnović Julijane utvrđeno u iznosu od 88.801,16 kuna.</w:t>
      </w:r>
    </w:p>
    <w:p w:rsidR="00B958F2" w:rsidP="00A6783D" w:rsidRDefault="00B958F2">
      <w:pPr>
        <w:pStyle w:val="Bezproreda"/>
      </w:pPr>
    </w:p>
    <w:p w:rsidR="00B958F2" w:rsidP="00B958F2" w:rsidRDefault="00B958F2">
      <w:pPr>
        <w:pStyle w:val="Bezproreda"/>
      </w:pPr>
      <w:r>
        <w:t>39.</w:t>
      </w:r>
      <w:r w:rsidR="00304B67">
        <w:t xml:space="preserve">Šimunac Jadranka Kapela, Stara </w:t>
      </w:r>
      <w:proofErr w:type="spellStart"/>
      <w:r w:rsidR="00304B67">
        <w:t>Diklenica</w:t>
      </w:r>
      <w:proofErr w:type="spellEnd"/>
      <w:r w:rsidR="00304B67">
        <w:t xml:space="preserve"> 43, OIB: 76724661104 u iznosu od 44.183,97</w:t>
      </w:r>
      <w:r>
        <w:t xml:space="preserve"> kuna.</w:t>
      </w:r>
    </w:p>
    <w:p w:rsidR="00B958F2" w:rsidP="00B958F2" w:rsidRDefault="00B958F2">
      <w:pPr>
        <w:pStyle w:val="Bezproreda"/>
      </w:pPr>
      <w:r>
        <w:t>Stečajni upravitelj priznaje potraživanje u cijelosti.</w:t>
      </w:r>
    </w:p>
    <w:p w:rsidR="00B958F2" w:rsidP="00B958F2" w:rsidRDefault="00B958F2">
      <w:pPr>
        <w:pStyle w:val="Bezproreda"/>
      </w:pPr>
      <w:r>
        <w:t>Nitko od nazočnih vjerovnika ne osporava predmetnu tražbinu.</w:t>
      </w:r>
    </w:p>
    <w:p w:rsidR="00B958F2" w:rsidP="00B958F2" w:rsidRDefault="00B958F2">
      <w:pPr>
        <w:pStyle w:val="Bezproreda"/>
      </w:pPr>
      <w:r>
        <w:t>Sutkinja konstatira da je potraživanje</w:t>
      </w:r>
      <w:r w:rsidR="00304B67">
        <w:t xml:space="preserve"> vjerovnika </w:t>
      </w:r>
      <w:proofErr w:type="spellStart"/>
      <w:r w:rsidR="00304B67">
        <w:t>Šimunac</w:t>
      </w:r>
      <w:proofErr w:type="spellEnd"/>
      <w:r w:rsidR="00304B67">
        <w:t xml:space="preserve"> Jadranke utvrđeno u iznosu od 44.183,97</w:t>
      </w:r>
      <w:r>
        <w:t xml:space="preserve"> kuna.</w:t>
      </w:r>
    </w:p>
    <w:p w:rsidR="00B958F2" w:rsidP="00A6783D" w:rsidRDefault="00B958F2">
      <w:pPr>
        <w:pStyle w:val="Bezproreda"/>
      </w:pPr>
    </w:p>
    <w:p w:rsidR="00304B67" w:rsidP="00304B67" w:rsidRDefault="00304B67">
      <w:pPr>
        <w:pStyle w:val="Bezproreda"/>
      </w:pPr>
      <w:r>
        <w:t>40.Široki Zora Bjelovar, OIB: 80715119920, u iznosu od 73.786,02 kuna.</w:t>
      </w:r>
    </w:p>
    <w:p w:rsidR="00304B67" w:rsidP="00304B67" w:rsidRDefault="00304B67">
      <w:pPr>
        <w:pStyle w:val="Bezproreda"/>
      </w:pPr>
      <w:r>
        <w:t>Stečajni upravitelj priznaje potraživanje u cijelosti.</w:t>
      </w:r>
    </w:p>
    <w:p w:rsidR="00304B67" w:rsidP="00304B67" w:rsidRDefault="00304B67">
      <w:pPr>
        <w:pStyle w:val="Bezproreda"/>
      </w:pPr>
      <w:r>
        <w:t>Nitko od nazočnih vjerovnika ne osporava predmetnu tražbinu.</w:t>
      </w:r>
    </w:p>
    <w:p w:rsidR="00304B67" w:rsidP="00304B67" w:rsidRDefault="00304B67">
      <w:pPr>
        <w:pStyle w:val="Bezproreda"/>
      </w:pPr>
      <w:r>
        <w:t>Sutkinja konstatira da je potraživanje vjerovnika Široki Zore utvrđeno u iznosu od 73.786,02 kuna.</w:t>
      </w:r>
    </w:p>
    <w:p w:rsidR="00B958F2" w:rsidP="00A6783D" w:rsidRDefault="00B958F2">
      <w:pPr>
        <w:pStyle w:val="Bezproreda"/>
      </w:pPr>
    </w:p>
    <w:p w:rsidR="00B958F2" w:rsidP="00A6783D" w:rsidRDefault="00B958F2">
      <w:pPr>
        <w:pStyle w:val="Bezproreda"/>
      </w:pPr>
    </w:p>
    <w:p w:rsidRPr="00A4640F" w:rsidR="00A6783D" w:rsidP="00A6783D" w:rsidRDefault="00A6783D">
      <w:pPr>
        <w:pStyle w:val="Bezproreda"/>
        <w:rPr>
          <w:b/>
        </w:rPr>
      </w:pPr>
      <w:r w:rsidRPr="00A4640F">
        <w:rPr>
          <w:b/>
        </w:rPr>
        <w:t>2. Tražbine II Višeg  isplatnog reda</w:t>
      </w:r>
    </w:p>
    <w:p w:rsidR="00A6783D" w:rsidP="00A6783D" w:rsidRDefault="00A6783D">
      <w:pPr>
        <w:pStyle w:val="Bezproreda"/>
      </w:pPr>
    </w:p>
    <w:p w:rsidR="00A6783D" w:rsidP="00A6783D" w:rsidRDefault="00304B67">
      <w:pPr>
        <w:pStyle w:val="Bezproreda"/>
      </w:pPr>
      <w:r>
        <w:t>1.A1 Hrvatska d.o.o. Zagreb, Vrtni put 1, OIB: 29524210204, u iznosu od 52.392,74</w:t>
      </w:r>
      <w:r w:rsidR="00A6783D">
        <w:t xml:space="preserve"> kuna.</w:t>
      </w:r>
    </w:p>
    <w:p w:rsidR="00A6783D" w:rsidP="00A6783D" w:rsidRDefault="00A6783D">
      <w:pPr>
        <w:pStyle w:val="Bezproreda"/>
      </w:pPr>
      <w:r>
        <w:t>Stečajni upravitelj priznaje potraživanje u cijelosti.</w:t>
      </w:r>
    </w:p>
    <w:p w:rsidR="00A6783D" w:rsidP="00A6783D" w:rsidRDefault="00A6783D">
      <w:pPr>
        <w:pStyle w:val="Bezproreda"/>
      </w:pPr>
      <w:r>
        <w:t>Nitko od nazočnih vjerovnika ne osporava predmetnu tražbinu.</w:t>
      </w:r>
    </w:p>
    <w:p w:rsidR="00A6783D" w:rsidP="00A6783D" w:rsidRDefault="00304B67">
      <w:pPr>
        <w:pStyle w:val="Bezproreda"/>
      </w:pPr>
      <w:r>
        <w:t>S</w:t>
      </w:r>
      <w:r w:rsidR="00A6783D">
        <w:t>utkinja konstatira da je potraži</w:t>
      </w:r>
      <w:r w:rsidR="0048506F">
        <w:t xml:space="preserve">vanje vjerovnika </w:t>
      </w:r>
      <w:r>
        <w:t>A1 Hrvatska d.o.o. Zagreb utvrđeno u iznosu od 52.392,74</w:t>
      </w:r>
      <w:r w:rsidR="00A6783D">
        <w:t xml:space="preserve"> kuna.</w:t>
      </w:r>
    </w:p>
    <w:p w:rsidR="00A6783D" w:rsidP="00A6783D" w:rsidRDefault="00A6783D">
      <w:pPr>
        <w:pStyle w:val="Bezproreda"/>
      </w:pPr>
    </w:p>
    <w:p w:rsidR="001A2F8A" w:rsidP="001A2F8A" w:rsidRDefault="001A2F8A">
      <w:pPr>
        <w:pStyle w:val="Bezproreda"/>
      </w:pPr>
      <w:r>
        <w:t>2.</w:t>
      </w:r>
      <w:r w:rsidR="008D1D6A">
        <w:t>Hrvatske vode VGO za srednju i donju Savu Slavonski Brod</w:t>
      </w:r>
      <w:r>
        <w:t>,</w:t>
      </w:r>
      <w:r w:rsidR="008D1D6A">
        <w:t>Šetalište braće Radića 22, OIB: 28921383001, u iznosu od 3.239,55</w:t>
      </w:r>
      <w:r>
        <w:t xml:space="preserve"> kuna.</w:t>
      </w:r>
    </w:p>
    <w:p w:rsidR="001A2F8A" w:rsidP="001A2F8A" w:rsidRDefault="001A2F8A">
      <w:pPr>
        <w:pStyle w:val="Bezproreda"/>
      </w:pPr>
      <w:r>
        <w:t>Stečajni upravitelj priznaje potraživanje u cijelosti.</w:t>
      </w:r>
    </w:p>
    <w:p w:rsidR="001A2F8A" w:rsidP="001A2F8A" w:rsidRDefault="001A2F8A">
      <w:pPr>
        <w:pStyle w:val="Bezproreda"/>
      </w:pPr>
      <w:r>
        <w:t>Nitko od nazočnih vjerovnika ne osporava predmetnu tražbinu.</w:t>
      </w:r>
    </w:p>
    <w:p w:rsidR="001A2F8A" w:rsidP="001A2F8A" w:rsidRDefault="008D1D6A">
      <w:pPr>
        <w:pStyle w:val="Bezproreda"/>
      </w:pPr>
      <w:r>
        <w:t>S</w:t>
      </w:r>
      <w:r w:rsidR="001A2F8A">
        <w:t>utkinja konstatira da je potraživanje vjero</w:t>
      </w:r>
      <w:r>
        <w:t>vnika Hrvatske vode VGO za srednju i donju Savu Sl. Brod utvrđeno u iznosu od 3.239,55</w:t>
      </w:r>
      <w:r w:rsidR="001A2F8A">
        <w:t xml:space="preserve"> kuna.</w:t>
      </w:r>
    </w:p>
    <w:p w:rsidR="001A2F8A" w:rsidP="001A2F8A" w:rsidRDefault="001A2F8A">
      <w:pPr>
        <w:pStyle w:val="Bezproreda"/>
      </w:pPr>
    </w:p>
    <w:p w:rsidR="001A2F8A" w:rsidP="001A2F8A" w:rsidRDefault="001A2F8A">
      <w:pPr>
        <w:pStyle w:val="Bezproreda"/>
      </w:pPr>
      <w:r>
        <w:t>3.</w:t>
      </w:r>
      <w:r w:rsidRPr="008D1D6A" w:rsidR="008D1D6A">
        <w:t xml:space="preserve"> </w:t>
      </w:r>
      <w:r w:rsidR="008D1D6A">
        <w:t>Hrvatske vode VGO za srednju i donju Savu Slavonski Brod,Šetalište braće Radića 22, OIB: 28921383001, iznosu od 254,90</w:t>
      </w:r>
      <w:r>
        <w:t xml:space="preserve"> kuna.</w:t>
      </w:r>
    </w:p>
    <w:p w:rsidR="001A2F8A" w:rsidP="001A2F8A" w:rsidRDefault="001A2F8A">
      <w:pPr>
        <w:pStyle w:val="Bezproreda"/>
      </w:pPr>
      <w:r>
        <w:t>Stečajni upravitelj priznaje potraživanje u cijelosti.</w:t>
      </w:r>
    </w:p>
    <w:p w:rsidR="001A2F8A" w:rsidP="001A2F8A" w:rsidRDefault="001A2F8A">
      <w:pPr>
        <w:pStyle w:val="Bezproreda"/>
      </w:pPr>
      <w:r>
        <w:t>Nitko od nazočnih vjerovnika ne osporava predmetnu tražbinu.</w:t>
      </w:r>
    </w:p>
    <w:p w:rsidR="001A2F8A" w:rsidP="001A2F8A" w:rsidRDefault="008D1D6A">
      <w:pPr>
        <w:pStyle w:val="Bezproreda"/>
      </w:pPr>
      <w:r>
        <w:t>S</w:t>
      </w:r>
      <w:r w:rsidR="001A2F8A">
        <w:t>utkinja konstatira da je potraživan</w:t>
      </w:r>
      <w:r>
        <w:t>je vjerovnika Hrvatske vode VGO za srednju i donju Savu Slavonski Brod,Šetalište braće Radića 22, OIB: 28921383001,</w:t>
      </w:r>
      <w:r w:rsidR="001A2F8A">
        <w:t xml:space="preserve"> utvrđeno u iznosu od </w:t>
      </w:r>
      <w:r>
        <w:t>254,90</w:t>
      </w:r>
      <w:r w:rsidR="001A2F8A">
        <w:t xml:space="preserve"> kuna.</w:t>
      </w:r>
    </w:p>
    <w:p w:rsidR="001A2F8A" w:rsidP="001A2F8A" w:rsidRDefault="001A2F8A">
      <w:pPr>
        <w:pStyle w:val="Bezproreda"/>
      </w:pPr>
    </w:p>
    <w:p w:rsidR="00A4640F" w:rsidP="00A4640F" w:rsidRDefault="00A4640F">
      <w:pPr>
        <w:pStyle w:val="Bezproreda"/>
      </w:pPr>
      <w:r>
        <w:t>4.</w:t>
      </w:r>
      <w:r w:rsidR="008D1D6A">
        <w:t xml:space="preserve">EURO-ALFA d.o.o. Zagreb, </w:t>
      </w:r>
      <w:proofErr w:type="spellStart"/>
      <w:r w:rsidR="008D1D6A">
        <w:t>Oreškovićeva</w:t>
      </w:r>
      <w:proofErr w:type="spellEnd"/>
      <w:r w:rsidR="008D1D6A">
        <w:t xml:space="preserve"> 1A</w:t>
      </w:r>
      <w:r>
        <w:t>,</w:t>
      </w:r>
      <w:r w:rsidR="008D1D6A">
        <w:t xml:space="preserve"> OIB: 15191211491,  u iznosu od 3.332,92</w:t>
      </w:r>
      <w:r>
        <w:t xml:space="preserve"> kuna.</w:t>
      </w:r>
    </w:p>
    <w:p w:rsidR="00A4640F" w:rsidP="00A4640F" w:rsidRDefault="00A4640F">
      <w:pPr>
        <w:pStyle w:val="Bezproreda"/>
      </w:pPr>
      <w:r>
        <w:t>Stečajni upravitelj priznaje potraživanje u cijelosti.</w:t>
      </w:r>
    </w:p>
    <w:p w:rsidR="00A4640F" w:rsidP="00A4640F" w:rsidRDefault="00A4640F">
      <w:pPr>
        <w:pStyle w:val="Bezproreda"/>
      </w:pPr>
      <w:r>
        <w:t>Nitko od nazočnih vjerovnika ne osporava predmetnu tražbinu.</w:t>
      </w:r>
    </w:p>
    <w:p w:rsidR="00A4640F" w:rsidP="00A4640F" w:rsidRDefault="008678D3">
      <w:pPr>
        <w:pStyle w:val="Bezproreda"/>
      </w:pPr>
      <w:r>
        <w:t>S</w:t>
      </w:r>
      <w:r w:rsidR="00A4640F">
        <w:t>utkinja konstatira da je potraživanje vjerovnik</w:t>
      </w:r>
      <w:r w:rsidR="008D1D6A">
        <w:t>a Euro-Alfa d.o.o. Zagreb utvrđeno u iznosu od 3.332,92</w:t>
      </w:r>
      <w:r w:rsidR="00A4640F">
        <w:t xml:space="preserve"> kuna.</w:t>
      </w:r>
    </w:p>
    <w:p w:rsidR="00A4640F" w:rsidP="001A2F8A" w:rsidRDefault="00A4640F">
      <w:pPr>
        <w:pStyle w:val="Bezproreda"/>
      </w:pPr>
    </w:p>
    <w:p w:rsidR="00A4640F" w:rsidP="00A4640F" w:rsidRDefault="00A4640F">
      <w:pPr>
        <w:pStyle w:val="Bezproreda"/>
      </w:pPr>
      <w:r>
        <w:t>5.</w:t>
      </w:r>
      <w:r w:rsidR="008678D3">
        <w:t xml:space="preserve">Proenergy d.o.o. Zagreb, I. </w:t>
      </w:r>
      <w:proofErr w:type="spellStart"/>
      <w:r w:rsidR="008678D3">
        <w:t>Marohnića</w:t>
      </w:r>
      <w:proofErr w:type="spellEnd"/>
      <w:r w:rsidR="008678D3">
        <w:t xml:space="preserve"> 1, u iznosu od 82.288,41</w:t>
      </w:r>
      <w:r>
        <w:t xml:space="preserve"> kuna.</w:t>
      </w:r>
    </w:p>
    <w:p w:rsidR="00A4640F" w:rsidP="00A4640F" w:rsidRDefault="00A4640F">
      <w:pPr>
        <w:pStyle w:val="Bezproreda"/>
      </w:pPr>
      <w:r>
        <w:t>Stečajni upravitelj priznaje potraživanje u cijelosti.</w:t>
      </w:r>
    </w:p>
    <w:p w:rsidR="00A4640F" w:rsidP="00A4640F" w:rsidRDefault="00A4640F">
      <w:pPr>
        <w:pStyle w:val="Bezproreda"/>
      </w:pPr>
      <w:r>
        <w:t>Nitko od nazočnih vjerovnika ne osporava predmetnu tražbinu.</w:t>
      </w:r>
    </w:p>
    <w:p w:rsidR="00A4640F" w:rsidP="00A4640F" w:rsidRDefault="008678D3">
      <w:pPr>
        <w:pStyle w:val="Bezproreda"/>
      </w:pPr>
      <w:r>
        <w:t>S</w:t>
      </w:r>
      <w:r w:rsidR="00A4640F">
        <w:t xml:space="preserve">utkinja konstatira da je potraživanje vjerovnika </w:t>
      </w:r>
      <w:r>
        <w:t xml:space="preserve"> </w:t>
      </w:r>
      <w:proofErr w:type="spellStart"/>
      <w:r>
        <w:t>Proenergy</w:t>
      </w:r>
      <w:proofErr w:type="spellEnd"/>
      <w:r>
        <w:t xml:space="preserve"> d.o.o. Zagreb, utvrđeno u iznosu od 82.288,41</w:t>
      </w:r>
      <w:r w:rsidR="00A4640F">
        <w:t xml:space="preserve"> kuna.</w:t>
      </w:r>
    </w:p>
    <w:p w:rsidR="00A4640F" w:rsidP="001A2F8A" w:rsidRDefault="00A4640F">
      <w:pPr>
        <w:pStyle w:val="Bezproreda"/>
      </w:pPr>
    </w:p>
    <w:p w:rsidR="00A4640F" w:rsidP="00A4640F" w:rsidRDefault="00A4640F">
      <w:pPr>
        <w:pStyle w:val="Bezproreda"/>
      </w:pPr>
      <w:r>
        <w:t>6.</w:t>
      </w:r>
      <w:r w:rsidR="008678D3">
        <w:t xml:space="preserve">Stočarstvo Raić obrt za uzgoj goveda </w:t>
      </w:r>
      <w:proofErr w:type="spellStart"/>
      <w:r w:rsidR="008678D3">
        <w:t>vl</w:t>
      </w:r>
      <w:proofErr w:type="spellEnd"/>
      <w:r w:rsidR="008678D3">
        <w:t xml:space="preserve">. Toni Raič </w:t>
      </w:r>
      <w:proofErr w:type="spellStart"/>
      <w:r w:rsidR="008678D3">
        <w:t>Gudovac</w:t>
      </w:r>
      <w:proofErr w:type="spellEnd"/>
      <w:r w:rsidR="008678D3">
        <w:t xml:space="preserve"> 1 E, OIB: 42972990123, u iznosu od 132.834,58</w:t>
      </w:r>
      <w:r>
        <w:t xml:space="preserve"> kuna.</w:t>
      </w:r>
    </w:p>
    <w:p w:rsidR="00A4640F" w:rsidP="00A4640F" w:rsidRDefault="00A4640F">
      <w:pPr>
        <w:pStyle w:val="Bezproreda"/>
      </w:pPr>
      <w:r>
        <w:lastRenderedPageBreak/>
        <w:t>Stečajni upravitelj priznaje potraživanje u cijelosti.</w:t>
      </w:r>
    </w:p>
    <w:p w:rsidR="00A4640F" w:rsidP="00A4640F" w:rsidRDefault="00A4640F">
      <w:pPr>
        <w:pStyle w:val="Bezproreda"/>
      </w:pPr>
      <w:r>
        <w:t>Nitko od nazočnih vjerovnika ne osporava predmetnu tražbinu.</w:t>
      </w:r>
    </w:p>
    <w:p w:rsidR="00A4640F" w:rsidP="00A4640F" w:rsidRDefault="008678D3">
      <w:pPr>
        <w:pStyle w:val="Bezproreda"/>
      </w:pPr>
      <w:r>
        <w:t>S</w:t>
      </w:r>
      <w:r w:rsidR="00A4640F">
        <w:t>utkinja konstatira da je potraživanje vjer</w:t>
      </w:r>
      <w:r>
        <w:t xml:space="preserve">ovnika Stočarstva Raič </w:t>
      </w:r>
      <w:proofErr w:type="spellStart"/>
      <w:r>
        <w:t>vl</w:t>
      </w:r>
      <w:proofErr w:type="spellEnd"/>
      <w:r>
        <w:t xml:space="preserve">. Toni Raič </w:t>
      </w:r>
      <w:proofErr w:type="spellStart"/>
      <w:r>
        <w:t>Gudovac</w:t>
      </w:r>
      <w:proofErr w:type="spellEnd"/>
      <w:r w:rsidR="00A4640F">
        <w:t xml:space="preserve"> </w:t>
      </w:r>
      <w:r>
        <w:t xml:space="preserve"> utvrđeno u iznosu od 132.834,58</w:t>
      </w:r>
      <w:r w:rsidR="00A4640F">
        <w:t xml:space="preserve"> kuna.</w:t>
      </w:r>
    </w:p>
    <w:p w:rsidR="001A2F8A" w:rsidP="00A6783D" w:rsidRDefault="001A2F8A">
      <w:pPr>
        <w:pStyle w:val="Bezproreda"/>
      </w:pPr>
    </w:p>
    <w:p w:rsidR="00A4640F" w:rsidP="00A4640F" w:rsidRDefault="008678D3">
      <w:pPr>
        <w:pStyle w:val="Bezproreda"/>
      </w:pPr>
      <w:r>
        <w:t>7.</w:t>
      </w:r>
      <w:r w:rsidR="00A4640F">
        <w:t xml:space="preserve">Hrvatska </w:t>
      </w:r>
      <w:r>
        <w:t>radiotelevizija Zagreb</w:t>
      </w:r>
      <w:r w:rsidR="00A4640F">
        <w:t>,</w:t>
      </w:r>
      <w:r>
        <w:t xml:space="preserve"> Prisavlje 3, OIB: 68419124305,  u iznosu od 5.313,30</w:t>
      </w:r>
      <w:r w:rsidR="00A4640F">
        <w:t xml:space="preserve"> kuna.</w:t>
      </w:r>
    </w:p>
    <w:p w:rsidR="00A4640F" w:rsidP="00A4640F" w:rsidRDefault="00A4640F">
      <w:pPr>
        <w:pStyle w:val="Bezproreda"/>
      </w:pPr>
      <w:r>
        <w:t>Stečajni upravitelj priznaje potraživanje u cijelosti.</w:t>
      </w:r>
    </w:p>
    <w:p w:rsidR="00A4640F" w:rsidP="00A4640F" w:rsidRDefault="00A4640F">
      <w:pPr>
        <w:pStyle w:val="Bezproreda"/>
      </w:pPr>
      <w:r>
        <w:t>Nitko od nazočnih vjerovnika ne osporava predmetnu tražbinu.</w:t>
      </w:r>
    </w:p>
    <w:p w:rsidR="00A4640F" w:rsidP="00A4640F" w:rsidRDefault="008678D3">
      <w:pPr>
        <w:pStyle w:val="Bezproreda"/>
      </w:pPr>
      <w:r>
        <w:t>S</w:t>
      </w:r>
      <w:r w:rsidR="00A4640F">
        <w:t xml:space="preserve">utkinja konstatira da je potraživanje vjerovnika </w:t>
      </w:r>
      <w:r>
        <w:t>Hrvatske radiotelevizije</w:t>
      </w:r>
      <w:r w:rsidR="00A4640F">
        <w:t xml:space="preserve">  Zag</w:t>
      </w:r>
      <w:r>
        <w:t>reb utvrđeno u iznosu od 5.313,30</w:t>
      </w:r>
      <w:r w:rsidR="00A4640F">
        <w:t xml:space="preserve"> kuna.</w:t>
      </w:r>
    </w:p>
    <w:p w:rsidR="00A4640F" w:rsidP="00A6783D" w:rsidRDefault="00A4640F">
      <w:pPr>
        <w:pStyle w:val="Bezproreda"/>
      </w:pPr>
    </w:p>
    <w:p w:rsidR="008678D3" w:rsidP="008678D3" w:rsidRDefault="008678D3">
      <w:pPr>
        <w:pStyle w:val="Bezproreda"/>
      </w:pPr>
      <w:r>
        <w:t>8.HEP Elektra d.o.o. Zagreb, Grada Vukovara 37, OIB: 43965974818,  u iznosu od 200.146,14 kuna.</w:t>
      </w:r>
    </w:p>
    <w:p w:rsidR="008678D3" w:rsidP="008678D3" w:rsidRDefault="008678D3">
      <w:pPr>
        <w:pStyle w:val="Bezproreda"/>
      </w:pPr>
      <w:r>
        <w:t>Stečajni upravitelj priznaje potraživanje u cijelosti.</w:t>
      </w:r>
    </w:p>
    <w:p w:rsidR="008678D3" w:rsidP="008678D3" w:rsidRDefault="008678D3">
      <w:pPr>
        <w:pStyle w:val="Bezproreda"/>
      </w:pPr>
      <w:r>
        <w:t>Nitko od nazočnih vjerovnika ne osporava predmetnu tražbinu.</w:t>
      </w:r>
    </w:p>
    <w:p w:rsidR="008678D3" w:rsidP="008678D3" w:rsidRDefault="008678D3">
      <w:pPr>
        <w:pStyle w:val="Bezproreda"/>
      </w:pPr>
      <w:r>
        <w:t>Sutkinja konstatira da je potraživanje vjerovnika HEP Elektre d.o.o. Zagreb utvrđeno u iznosu od 200.146,14 kuna.</w:t>
      </w:r>
    </w:p>
    <w:p w:rsidR="008678D3" w:rsidP="00A6783D" w:rsidRDefault="008678D3">
      <w:pPr>
        <w:pStyle w:val="Bezproreda"/>
      </w:pPr>
    </w:p>
    <w:p w:rsidR="008678D3" w:rsidP="008678D3" w:rsidRDefault="008678D3">
      <w:pPr>
        <w:pStyle w:val="Bezproreda"/>
      </w:pPr>
      <w:r>
        <w:t>9.Adriatic osiguranje d.d. Zagreb, Listopadska 2, OIB: 94472454976,  u iznosu od 4.915,33 kuna.</w:t>
      </w:r>
    </w:p>
    <w:p w:rsidR="008678D3" w:rsidP="008678D3" w:rsidRDefault="008678D3">
      <w:pPr>
        <w:pStyle w:val="Bezproreda"/>
      </w:pPr>
      <w:r>
        <w:t>Stečajni upravitelj priznaje potraživanje u cijelosti.</w:t>
      </w:r>
    </w:p>
    <w:p w:rsidR="008678D3" w:rsidP="008678D3" w:rsidRDefault="008678D3">
      <w:pPr>
        <w:pStyle w:val="Bezproreda"/>
      </w:pPr>
      <w:r>
        <w:t>Nitko od nazočnih vjerovnika ne osporava predmetnu tražbinu.</w:t>
      </w:r>
    </w:p>
    <w:p w:rsidR="008678D3" w:rsidP="008678D3" w:rsidRDefault="008678D3">
      <w:pPr>
        <w:pStyle w:val="Bezproreda"/>
      </w:pPr>
      <w:r>
        <w:t>Sutkinja konstatira da je potraživanje vjerovnika Adriatic osiguranja d.d. Zagreb utvrđeno u iznosu od 4.915,33 kuna.</w:t>
      </w:r>
    </w:p>
    <w:p w:rsidR="008678D3" w:rsidP="00A6783D" w:rsidRDefault="008678D3">
      <w:pPr>
        <w:pStyle w:val="Bezproreda"/>
      </w:pPr>
    </w:p>
    <w:p w:rsidR="008678D3" w:rsidP="008678D3" w:rsidRDefault="008678D3">
      <w:pPr>
        <w:pStyle w:val="Bezproreda"/>
      </w:pPr>
      <w:r>
        <w:t>10.</w:t>
      </w:r>
      <w:r w:rsidR="000F0160">
        <w:t>Hrvatske</w:t>
      </w:r>
      <w:r>
        <w:t xml:space="preserve"> </w:t>
      </w:r>
      <w:r w:rsidR="000F0160">
        <w:t>vode, VGO za srednju i donju Savu Sl. Brod, Šetalište braće Radića 22, OIB: 28921383001</w:t>
      </w:r>
      <w:r>
        <w:t>,  u iznosu o</w:t>
      </w:r>
      <w:r w:rsidR="000F0160">
        <w:t>d 5.314,95</w:t>
      </w:r>
      <w:r>
        <w:t xml:space="preserve"> kuna.</w:t>
      </w:r>
    </w:p>
    <w:p w:rsidR="008678D3" w:rsidP="008678D3" w:rsidRDefault="008678D3">
      <w:pPr>
        <w:pStyle w:val="Bezproreda"/>
      </w:pPr>
      <w:r>
        <w:t>Stečajni upravitelj priznaje potraživanje u cijelosti.</w:t>
      </w:r>
    </w:p>
    <w:p w:rsidR="008678D3" w:rsidP="008678D3" w:rsidRDefault="008678D3">
      <w:pPr>
        <w:pStyle w:val="Bezproreda"/>
      </w:pPr>
      <w:r>
        <w:t>Nitko od nazočnih vjerovnika ne osporava predmetnu tražbinu.</w:t>
      </w:r>
    </w:p>
    <w:p w:rsidR="008678D3" w:rsidP="008678D3" w:rsidRDefault="008678D3">
      <w:pPr>
        <w:pStyle w:val="Bezproreda"/>
      </w:pPr>
      <w:r>
        <w:t xml:space="preserve">Sutkinja konstatira da je potraživanje vjerovnika </w:t>
      </w:r>
      <w:r w:rsidR="000F0160">
        <w:t>Hrvatske vode Sl. Brod</w:t>
      </w:r>
      <w:r>
        <w:t xml:space="preserve"> utvrđeno u iznosu od </w:t>
      </w:r>
      <w:r w:rsidR="000F0160">
        <w:t>5.314,95</w:t>
      </w:r>
      <w:r>
        <w:t xml:space="preserve"> kuna.</w:t>
      </w:r>
    </w:p>
    <w:p w:rsidR="000F0160" w:rsidP="008678D3" w:rsidRDefault="000F0160">
      <w:pPr>
        <w:pStyle w:val="Bezproreda"/>
      </w:pPr>
    </w:p>
    <w:p w:rsidR="000F0160" w:rsidP="000F0160" w:rsidRDefault="000F0160">
      <w:pPr>
        <w:pStyle w:val="Bezproreda"/>
      </w:pPr>
      <w:r>
        <w:t>11.Republika Hrvatska MF, Carinska uprava Zagreb, Avenija Dubrovnik 11, OIB: 18683136487  u iznosu od 58.400,93 kuna.</w:t>
      </w:r>
    </w:p>
    <w:p w:rsidR="000F0160" w:rsidP="000F0160" w:rsidRDefault="000F0160">
      <w:pPr>
        <w:pStyle w:val="Bezproreda"/>
      </w:pPr>
      <w:r>
        <w:t>Stečajni upravitelj priznaje potraživanje u cijelosti.</w:t>
      </w:r>
    </w:p>
    <w:p w:rsidR="000F0160" w:rsidP="000F0160" w:rsidRDefault="000F0160">
      <w:pPr>
        <w:pStyle w:val="Bezproreda"/>
      </w:pPr>
      <w:r>
        <w:t>Nitko od nazočnih vjerovnika ne osporava predmetnu tražbinu.</w:t>
      </w:r>
    </w:p>
    <w:p w:rsidR="000F0160" w:rsidP="000F0160" w:rsidRDefault="000F0160">
      <w:pPr>
        <w:pStyle w:val="Bezproreda"/>
      </w:pPr>
      <w:r>
        <w:t>Sutkinja konstatira da je potraživanje vjerovnika RH, MF, Carinska uprava  Zagreb utvrđeno u iznosu od 58.400,93 kuna.</w:t>
      </w:r>
    </w:p>
    <w:p w:rsidR="000F0160" w:rsidP="008678D3" w:rsidRDefault="000F0160">
      <w:pPr>
        <w:pStyle w:val="Bezproreda"/>
      </w:pPr>
    </w:p>
    <w:p w:rsidR="000F0160" w:rsidP="000F0160" w:rsidRDefault="000F0160">
      <w:pPr>
        <w:pStyle w:val="Bezproreda"/>
      </w:pPr>
      <w:r>
        <w:t>12.RH Ministarstvo pravosuđa Zagreb, Grada Vukovara 49, OIB: 26635292229,  u iznosu od 25.510,00 kuna.</w:t>
      </w:r>
    </w:p>
    <w:p w:rsidR="000F0160" w:rsidP="000F0160" w:rsidRDefault="000F0160">
      <w:pPr>
        <w:pStyle w:val="Bezproreda"/>
      </w:pPr>
      <w:r>
        <w:t>Stečajni upravitelj priznaje potraživanje u cijelosti.</w:t>
      </w:r>
    </w:p>
    <w:p w:rsidR="000F0160" w:rsidP="000F0160" w:rsidRDefault="000F0160">
      <w:pPr>
        <w:pStyle w:val="Bezproreda"/>
      </w:pPr>
      <w:r>
        <w:t>Nitko od nazočnih vjerovnika ne osporava predmetnu tražbinu.</w:t>
      </w:r>
    </w:p>
    <w:p w:rsidR="000F0160" w:rsidP="000F0160" w:rsidRDefault="000F0160">
      <w:pPr>
        <w:pStyle w:val="Bezproreda"/>
      </w:pPr>
      <w:r>
        <w:t>Sutkinja konstatira da je potraživanje vjerovnika RH, Ministarstvo pravosuđa Zagreb utvrđeno u iznosu od 25.510,00 kuna.</w:t>
      </w:r>
    </w:p>
    <w:p w:rsidR="008678D3" w:rsidP="00A6783D" w:rsidRDefault="008678D3">
      <w:pPr>
        <w:pStyle w:val="Bezproreda"/>
      </w:pPr>
    </w:p>
    <w:p w:rsidR="000F0160" w:rsidP="000F0160" w:rsidRDefault="000F0160">
      <w:pPr>
        <w:pStyle w:val="Bezproreda"/>
      </w:pPr>
      <w:r>
        <w:t>13.Veterinarska stanica Bjelovar d.o.o. Bjelovar,Slavonska cesta 4, OIB: 72949408555,  u iznosu od 680.775,11 kuna.</w:t>
      </w:r>
    </w:p>
    <w:p w:rsidR="000F0160" w:rsidP="000F0160" w:rsidRDefault="000F0160">
      <w:pPr>
        <w:pStyle w:val="Bezproreda"/>
      </w:pPr>
      <w:r>
        <w:t>Stečajni upravitelj priznaje potraživanje u cijelosti.</w:t>
      </w:r>
    </w:p>
    <w:p w:rsidR="000F0160" w:rsidP="000F0160" w:rsidRDefault="000F0160">
      <w:pPr>
        <w:pStyle w:val="Bezproreda"/>
      </w:pPr>
      <w:r>
        <w:t>Nitko od nazočnih vjerovnika ne osporava predmetnu tražbinu.</w:t>
      </w:r>
    </w:p>
    <w:p w:rsidR="000F0160" w:rsidP="000F0160" w:rsidRDefault="000F0160">
      <w:pPr>
        <w:pStyle w:val="Bezproreda"/>
      </w:pPr>
      <w:r>
        <w:t xml:space="preserve">Sutkinja konstatira da je potraživanje vjerovnika </w:t>
      </w:r>
      <w:r w:rsidR="00A44BB0">
        <w:t>Veterinarske stanice d.o.o. Bjelovar,</w:t>
      </w:r>
      <w:r>
        <w:t xml:space="preserve"> utvrđeno u iznosu od </w:t>
      </w:r>
      <w:r w:rsidR="00A44BB0">
        <w:t>680.775,11</w:t>
      </w:r>
      <w:r>
        <w:t xml:space="preserve"> kuna.</w:t>
      </w:r>
    </w:p>
    <w:p w:rsidR="008678D3" w:rsidP="00A6783D" w:rsidRDefault="008678D3">
      <w:pPr>
        <w:pStyle w:val="Bezproreda"/>
      </w:pPr>
    </w:p>
    <w:p w:rsidR="00A44BB0" w:rsidP="00A44BB0" w:rsidRDefault="00A44BB0">
      <w:pPr>
        <w:pStyle w:val="Bezproreda"/>
      </w:pPr>
      <w:r>
        <w:t>14.Komunalac d.o.o. Bjelovar, F. Livadića 14 A, OIB: 27962400486,  u iznosu od 22.916,82 kuna.</w:t>
      </w:r>
    </w:p>
    <w:p w:rsidR="00A44BB0" w:rsidP="00A44BB0" w:rsidRDefault="00A44BB0">
      <w:pPr>
        <w:pStyle w:val="Bezproreda"/>
      </w:pPr>
      <w:r>
        <w:lastRenderedPageBreak/>
        <w:t>Stečajni upravitelj priznaje potraživanje u cijelosti.</w:t>
      </w:r>
    </w:p>
    <w:p w:rsidR="00A44BB0" w:rsidP="00A44BB0" w:rsidRDefault="00A44BB0">
      <w:pPr>
        <w:pStyle w:val="Bezproreda"/>
      </w:pPr>
      <w:r>
        <w:t>Nitko od nazočnih vjerovnika ne osporava predmetnu tražbinu.</w:t>
      </w:r>
    </w:p>
    <w:p w:rsidR="00A44BB0" w:rsidP="00A44BB0" w:rsidRDefault="00A44BB0">
      <w:pPr>
        <w:pStyle w:val="Bezproreda"/>
      </w:pPr>
      <w:r>
        <w:t>Sutkinja konstatira da je potraživanje vjerovnika Komunalac d.o.o. Bjelovar, utvrđeno u iznosu od 22.916,82 kuna.</w:t>
      </w:r>
    </w:p>
    <w:p w:rsidR="008678D3" w:rsidP="00A6783D" w:rsidRDefault="008678D3">
      <w:pPr>
        <w:pStyle w:val="Bezproreda"/>
      </w:pPr>
    </w:p>
    <w:p w:rsidR="00A44BB0" w:rsidP="00A44BB0" w:rsidRDefault="00A44BB0">
      <w:pPr>
        <w:pStyle w:val="Bezproreda"/>
      </w:pPr>
      <w:r>
        <w:t>15.Vodne usluge d.o.o. Bjelovar, F. Livadića 14 A, OIB: 43307218011,  u iznosu od 45.229,12 kuna.</w:t>
      </w:r>
    </w:p>
    <w:p w:rsidR="00A44BB0" w:rsidP="00A44BB0" w:rsidRDefault="00A44BB0">
      <w:pPr>
        <w:pStyle w:val="Bezproreda"/>
      </w:pPr>
      <w:r>
        <w:t>Stečajni upravitelj priznaje potraživanje u cijelosti.</w:t>
      </w:r>
    </w:p>
    <w:p w:rsidR="00A44BB0" w:rsidP="00A44BB0" w:rsidRDefault="00A44BB0">
      <w:pPr>
        <w:pStyle w:val="Bezproreda"/>
      </w:pPr>
      <w:r>
        <w:t>Nitko od nazočnih vjerovnika ne osporava predmetnu tražbinu.</w:t>
      </w:r>
    </w:p>
    <w:p w:rsidR="00A44BB0" w:rsidP="00A44BB0" w:rsidRDefault="00A44BB0">
      <w:pPr>
        <w:pStyle w:val="Bezproreda"/>
      </w:pPr>
      <w:r>
        <w:t>Sutkinja konstatira da je potraživanje vjerovnika Vodne usluge d.o.o. Bjelovar,  utvrđeno u iznosu od 45.229,12 kuna.</w:t>
      </w:r>
    </w:p>
    <w:p w:rsidR="008678D3" w:rsidP="00A6783D" w:rsidRDefault="008678D3">
      <w:pPr>
        <w:pStyle w:val="Bezproreda"/>
      </w:pPr>
    </w:p>
    <w:p w:rsidR="00A44BB0" w:rsidP="00A44BB0" w:rsidRDefault="00A44BB0">
      <w:pPr>
        <w:pStyle w:val="Bezproreda"/>
      </w:pPr>
      <w:r>
        <w:t>16.Grad Bjelovar,Trg E. Kvaternika  2, OIB: 18970641692,  u iznosu od 318.744,17 kuna.</w:t>
      </w:r>
    </w:p>
    <w:p w:rsidR="00A44BB0" w:rsidP="00A44BB0" w:rsidRDefault="00A44BB0">
      <w:pPr>
        <w:pStyle w:val="Bezproreda"/>
      </w:pPr>
      <w:r>
        <w:t>Stečajni upravitelj priznaje potraživanje u cijelosti.</w:t>
      </w:r>
    </w:p>
    <w:p w:rsidR="00A44BB0" w:rsidP="00A44BB0" w:rsidRDefault="00A44BB0">
      <w:pPr>
        <w:pStyle w:val="Bezproreda"/>
      </w:pPr>
      <w:r>
        <w:t>Nitko od nazočnih vjerovnika ne osporava predmetnu tražbinu.</w:t>
      </w:r>
    </w:p>
    <w:p w:rsidR="00A44BB0" w:rsidP="00A44BB0" w:rsidRDefault="00A44BB0">
      <w:pPr>
        <w:pStyle w:val="Bezproreda"/>
      </w:pPr>
      <w:r>
        <w:t>Sutkinja konstatira da je potraživanje vjerovnika Grada Bjelovara, utvrđeno u iznosu od 318.744,17 kuna.</w:t>
      </w:r>
    </w:p>
    <w:p w:rsidR="008678D3" w:rsidP="00A6783D" w:rsidRDefault="008678D3">
      <w:pPr>
        <w:pStyle w:val="Bezproreda"/>
      </w:pPr>
    </w:p>
    <w:p w:rsidR="00A44BB0" w:rsidP="00A44BB0" w:rsidRDefault="00A44BB0">
      <w:pPr>
        <w:pStyle w:val="Bezproreda"/>
      </w:pPr>
      <w:r>
        <w:t xml:space="preserve">17.Euroinspekt </w:t>
      </w:r>
      <w:proofErr w:type="spellStart"/>
      <w:r>
        <w:t>Croatiacontrola</w:t>
      </w:r>
      <w:proofErr w:type="spellEnd"/>
      <w:r>
        <w:t xml:space="preserve"> d.o.o. Zagreb, Karlovačka cesta 4 L, OIB: 50024748563,  u iznosu od 47.232,99 kuna.</w:t>
      </w:r>
    </w:p>
    <w:p w:rsidR="00A44BB0" w:rsidP="00A44BB0" w:rsidRDefault="00A44BB0">
      <w:pPr>
        <w:pStyle w:val="Bezproreda"/>
      </w:pPr>
      <w:r>
        <w:t>Stečajni upravitelj priznaje potraživanje u cijelosti.</w:t>
      </w:r>
    </w:p>
    <w:p w:rsidR="00A44BB0" w:rsidP="00A44BB0" w:rsidRDefault="00A44BB0">
      <w:pPr>
        <w:pStyle w:val="Bezproreda"/>
      </w:pPr>
      <w:r>
        <w:t>Nitko od nazočnih vjerovnika ne osporava predmetnu tražbinu.</w:t>
      </w:r>
    </w:p>
    <w:p w:rsidR="00A44BB0" w:rsidP="00A44BB0" w:rsidRDefault="00A44BB0">
      <w:pPr>
        <w:pStyle w:val="Bezproreda"/>
      </w:pPr>
      <w:r>
        <w:t xml:space="preserve">Sutkinja konstatira da je potraživanje vjerovnika </w:t>
      </w:r>
      <w:proofErr w:type="spellStart"/>
      <w:r>
        <w:t>Euroinspekta</w:t>
      </w:r>
      <w:proofErr w:type="spellEnd"/>
      <w:r>
        <w:t xml:space="preserve"> </w:t>
      </w:r>
      <w:proofErr w:type="spellStart"/>
      <w:r>
        <w:t>Croatiacontrole</w:t>
      </w:r>
      <w:proofErr w:type="spellEnd"/>
      <w:r>
        <w:t xml:space="preserve"> d.o.o.  Zagreb utvrđeno u iznosu od 47.232,99 kuna.</w:t>
      </w:r>
    </w:p>
    <w:p w:rsidR="008678D3" w:rsidP="00A6783D" w:rsidRDefault="008678D3">
      <w:pPr>
        <w:pStyle w:val="Bezproreda"/>
      </w:pPr>
    </w:p>
    <w:p w:rsidR="00A44BB0" w:rsidP="00A44BB0" w:rsidRDefault="00A44BB0">
      <w:pPr>
        <w:pStyle w:val="Bezproreda"/>
      </w:pPr>
      <w:r>
        <w:t>18.Gradska plinara Zagreb-Opskrba d.o.o. Zagreb, Radnička cesta 1, OIB: 74364571096,  u iznosu od 23.685,83 kuna.</w:t>
      </w:r>
    </w:p>
    <w:p w:rsidR="00A44BB0" w:rsidP="00A44BB0" w:rsidRDefault="00A44BB0">
      <w:pPr>
        <w:pStyle w:val="Bezproreda"/>
      </w:pPr>
      <w:r>
        <w:t>Stečajni upravitelj priznaje potraživanje u cijelosti.</w:t>
      </w:r>
    </w:p>
    <w:p w:rsidR="00A44BB0" w:rsidP="00A44BB0" w:rsidRDefault="00A44BB0">
      <w:pPr>
        <w:pStyle w:val="Bezproreda"/>
      </w:pPr>
      <w:r>
        <w:t>Nitko od nazočnih vjerovnika ne osporava predmetnu tražbinu.</w:t>
      </w:r>
    </w:p>
    <w:p w:rsidR="00A44BB0" w:rsidP="00A44BB0" w:rsidRDefault="00A44BB0">
      <w:pPr>
        <w:pStyle w:val="Bezproreda"/>
      </w:pPr>
      <w:r>
        <w:t>Sutkinja konstatira da je potraživanje vjerovnika Gradske plinare Zagreb- Opskrba Zagreb, utvrđeno u iznosu od 23.685,83 kuna.</w:t>
      </w:r>
    </w:p>
    <w:p w:rsidR="00A44BB0" w:rsidP="00A6783D" w:rsidRDefault="00A44BB0">
      <w:pPr>
        <w:pStyle w:val="Bezproreda"/>
      </w:pPr>
    </w:p>
    <w:p w:rsidR="00B25D3B" w:rsidP="00B25D3B" w:rsidRDefault="00B25D3B">
      <w:pPr>
        <w:pStyle w:val="Bezproreda"/>
      </w:pPr>
      <w:r>
        <w:t>19.RH, Ministarstvo financija, Porezna uprava Zagreb, Boškovićeva 5, OIB: 18683136487,  u iznosu od 3.377.628,25 kuna.</w:t>
      </w:r>
    </w:p>
    <w:p w:rsidR="00B25D3B" w:rsidP="00B25D3B" w:rsidRDefault="00B25D3B">
      <w:pPr>
        <w:pStyle w:val="Bezproreda"/>
      </w:pPr>
      <w:r>
        <w:t>Stečajni upravitelj priznaje potraživanje u cijelosti.</w:t>
      </w:r>
    </w:p>
    <w:p w:rsidR="00B25D3B" w:rsidP="00B25D3B" w:rsidRDefault="00B25D3B">
      <w:pPr>
        <w:pStyle w:val="Bezproreda"/>
      </w:pPr>
      <w:r>
        <w:t>Nitko od nazočnih vjerovnika ne osporava predmetnu tražbinu.</w:t>
      </w:r>
    </w:p>
    <w:p w:rsidR="00B25D3B" w:rsidP="00B25D3B" w:rsidRDefault="00B25D3B">
      <w:pPr>
        <w:pStyle w:val="Bezproreda"/>
      </w:pPr>
      <w:r>
        <w:t>Sutkinja konstatira da je potraživanje vjerovnika RH, MF, Porezne uprave  Zagreb, utvrđeno u iznosu od 3.377.628,25 kuna.</w:t>
      </w:r>
    </w:p>
    <w:p w:rsidR="00A44BB0" w:rsidP="00A6783D" w:rsidRDefault="00A44BB0">
      <w:pPr>
        <w:pStyle w:val="Bezproreda"/>
      </w:pPr>
    </w:p>
    <w:p w:rsidR="00B25D3B" w:rsidP="00B25D3B" w:rsidRDefault="00B25D3B">
      <w:pPr>
        <w:pStyle w:val="Bezproreda"/>
      </w:pPr>
      <w:r>
        <w:t>20.Agroproteinka d.d. Zagreb, Sesvete, Strojarska cesta 11, OIB: 80695452345,  u iznosu od 195.818,24 kuna.</w:t>
      </w:r>
    </w:p>
    <w:p w:rsidR="00B25D3B" w:rsidP="00B25D3B" w:rsidRDefault="00B25D3B">
      <w:pPr>
        <w:pStyle w:val="Bezproreda"/>
      </w:pPr>
      <w:r>
        <w:t>Stečajni upravitelj priznaje potraživanje u cijelosti.</w:t>
      </w:r>
    </w:p>
    <w:p w:rsidR="00B25D3B" w:rsidP="00B25D3B" w:rsidRDefault="00B25D3B">
      <w:pPr>
        <w:pStyle w:val="Bezproreda"/>
      </w:pPr>
      <w:r>
        <w:t>Nitko od nazočnih vjerovnika ne osporava predmetnu tražbinu.</w:t>
      </w:r>
    </w:p>
    <w:p w:rsidR="00B25D3B" w:rsidP="00B25D3B" w:rsidRDefault="00B25D3B">
      <w:pPr>
        <w:pStyle w:val="Bezproreda"/>
      </w:pPr>
      <w:r>
        <w:t xml:space="preserve">Sutkinja konstatira da je potraživanje vjerovnika </w:t>
      </w:r>
      <w:proofErr w:type="spellStart"/>
      <w:r>
        <w:t>Agroproteinke</w:t>
      </w:r>
      <w:proofErr w:type="spellEnd"/>
      <w:r>
        <w:t xml:space="preserve"> d.d.  Zagreb utvrđeno u iznosu od 195.818,24 kuna.</w:t>
      </w:r>
    </w:p>
    <w:p w:rsidR="00A44BB0" w:rsidP="00A6783D" w:rsidRDefault="00A44BB0">
      <w:pPr>
        <w:pStyle w:val="Bezproreda"/>
      </w:pPr>
    </w:p>
    <w:p w:rsidR="00B25D3B" w:rsidP="00B25D3B" w:rsidRDefault="00B25D3B">
      <w:pPr>
        <w:pStyle w:val="Bezproreda"/>
      </w:pPr>
      <w:r>
        <w:t>21.RH, Ministarstvo poljoprivrede Zagreb, Grada Vukovara 78, OIB: 76767369197,  u iznosu od 554.152,36 kuna.</w:t>
      </w:r>
    </w:p>
    <w:p w:rsidR="00B25D3B" w:rsidP="00B25D3B" w:rsidRDefault="00B25D3B">
      <w:pPr>
        <w:pStyle w:val="Bezproreda"/>
      </w:pPr>
      <w:r>
        <w:t>Stečajni upravitelj priznaje potraživanje u cijelosti.</w:t>
      </w:r>
    </w:p>
    <w:p w:rsidR="00B25D3B" w:rsidP="00B25D3B" w:rsidRDefault="00B25D3B">
      <w:pPr>
        <w:pStyle w:val="Bezproreda"/>
      </w:pPr>
      <w:r>
        <w:t>Nitko od nazočnih vjerovnika ne osporava predmetnu tražbinu.</w:t>
      </w:r>
    </w:p>
    <w:p w:rsidR="00B25D3B" w:rsidP="00B25D3B" w:rsidRDefault="00B25D3B">
      <w:pPr>
        <w:pStyle w:val="Bezproreda"/>
      </w:pPr>
      <w:r>
        <w:t>Sutkinja konstatira da je potraživanje vjerovnika RH, Ministarstva poljoprivrede  Zagreb utvrđeno u iznosu od 554.152,36 kuna.</w:t>
      </w:r>
    </w:p>
    <w:p w:rsidR="00A44BB0" w:rsidP="00A6783D" w:rsidRDefault="00A44BB0">
      <w:pPr>
        <w:pStyle w:val="Bezproreda"/>
      </w:pPr>
    </w:p>
    <w:p w:rsidR="00B25D3B" w:rsidP="00B25D3B" w:rsidRDefault="00B25D3B">
      <w:pPr>
        <w:pStyle w:val="Bezproreda"/>
      </w:pPr>
      <w:r>
        <w:lastRenderedPageBreak/>
        <w:t>22.Financijska agencija Zagreb, Grada Vukovara 70, OIB: 85821130368,  u iznosu od 17.627,09 kuna.</w:t>
      </w:r>
    </w:p>
    <w:p w:rsidR="00B25D3B" w:rsidP="00B25D3B" w:rsidRDefault="00B25D3B">
      <w:pPr>
        <w:pStyle w:val="Bezproreda"/>
      </w:pPr>
      <w:r>
        <w:t>Stečajni upravitelj priznaje potraživanje u cijelosti.</w:t>
      </w:r>
    </w:p>
    <w:p w:rsidR="00B25D3B" w:rsidP="00B25D3B" w:rsidRDefault="00B25D3B">
      <w:pPr>
        <w:pStyle w:val="Bezproreda"/>
      </w:pPr>
      <w:r>
        <w:t>Nitko od nazočnih vjerovnika ne osporava predmetnu tražbinu.</w:t>
      </w:r>
    </w:p>
    <w:p w:rsidR="00B25D3B" w:rsidP="00B25D3B" w:rsidRDefault="00B25D3B">
      <w:pPr>
        <w:pStyle w:val="Bezproreda"/>
      </w:pPr>
      <w:r>
        <w:t>Sutkinja konstatira da je potraživanje vjerovnika Financijske agencije Zagreb utvrđeno u iznosu od 17.627,09 kuna.</w:t>
      </w:r>
    </w:p>
    <w:p w:rsidR="00A44BB0" w:rsidP="00A6783D" w:rsidRDefault="00A44BB0">
      <w:pPr>
        <w:pStyle w:val="Bezproreda"/>
      </w:pPr>
    </w:p>
    <w:p w:rsidR="00A44BB0" w:rsidP="00A6783D" w:rsidRDefault="00A44BB0">
      <w:pPr>
        <w:pStyle w:val="Bezproreda"/>
      </w:pPr>
    </w:p>
    <w:p w:rsidR="00A6783D" w:rsidP="00A4640F" w:rsidRDefault="00A6783D">
      <w:pPr>
        <w:pStyle w:val="Bezproreda"/>
        <w:rPr>
          <w:b/>
        </w:rPr>
      </w:pPr>
      <w:r w:rsidRPr="00A4640F">
        <w:rPr>
          <w:b/>
        </w:rPr>
        <w:t>3.Vjerovnici s pravom odvojenog namirenja-</w:t>
      </w:r>
      <w:proofErr w:type="spellStart"/>
      <w:r w:rsidRPr="00A4640F">
        <w:rPr>
          <w:b/>
        </w:rPr>
        <w:t>razlučni</w:t>
      </w:r>
      <w:proofErr w:type="spellEnd"/>
      <w:r w:rsidRPr="00A4640F">
        <w:rPr>
          <w:b/>
        </w:rPr>
        <w:t xml:space="preserve"> vjerovnici</w:t>
      </w:r>
    </w:p>
    <w:p w:rsidR="00204839" w:rsidP="00204839" w:rsidRDefault="00204839">
      <w:pPr>
        <w:pStyle w:val="Bezproreda"/>
      </w:pPr>
    </w:p>
    <w:p w:rsidR="00F06BAE" w:rsidP="00204839" w:rsidRDefault="00204839">
      <w:pPr>
        <w:pStyle w:val="Bezproreda"/>
      </w:pPr>
      <w:r>
        <w:t>1.</w:t>
      </w:r>
      <w:r w:rsidR="00B25D3B">
        <w:t xml:space="preserve">Republika Hrvatska, MF, Porezna uprava Zagreb, Boškovićeva 5, OIB: 18683136487, </w:t>
      </w:r>
      <w:proofErr w:type="spellStart"/>
      <w:r w:rsidR="00B25D3B">
        <w:t>r</w:t>
      </w:r>
      <w:r w:rsidR="00F06BAE">
        <w:t>azlu</w:t>
      </w:r>
      <w:r w:rsidR="00B25D3B">
        <w:t>čno</w:t>
      </w:r>
      <w:proofErr w:type="spellEnd"/>
      <w:r w:rsidR="00B25D3B">
        <w:t xml:space="preserve"> pravo u iznosu od 2.133.180,84</w:t>
      </w:r>
      <w:r w:rsidR="00F06BAE">
        <w:t xml:space="preserve"> kune temeljem </w:t>
      </w:r>
      <w:r w:rsidR="00B25D3B">
        <w:t xml:space="preserve">Rješenja Općinskog suda u Bjelovaru poslovni br. </w:t>
      </w:r>
      <w:proofErr w:type="spellStart"/>
      <w:r w:rsidR="00B25D3B">
        <w:t>Ovr</w:t>
      </w:r>
      <w:proofErr w:type="spellEnd"/>
      <w:r w:rsidR="00B25D3B">
        <w:t xml:space="preserve">-3929/18-2 od 5. prosinca 2018. godine i poslovni br. Z-18045/2018 od 10. prosinca 2018. godine na nekretninama upisanim u </w:t>
      </w:r>
      <w:proofErr w:type="spellStart"/>
      <w:r w:rsidR="00B25D3B">
        <w:t>zk</w:t>
      </w:r>
      <w:proofErr w:type="spellEnd"/>
      <w:r w:rsidR="00B25D3B">
        <w:t xml:space="preserve">. ul. </w:t>
      </w:r>
      <w:proofErr w:type="spellStart"/>
      <w:r w:rsidR="00B25D3B">
        <w:t>br</w:t>
      </w:r>
      <w:proofErr w:type="spellEnd"/>
      <w:r w:rsidR="00B25D3B">
        <w:t xml:space="preserve"> 709</w:t>
      </w:r>
      <w:r w:rsidR="00905CF7">
        <w:t xml:space="preserve"> k.o. Grad Bjelovar </w:t>
      </w:r>
      <w:r w:rsidR="00B25D3B">
        <w:t xml:space="preserve"> </w:t>
      </w:r>
      <w:r w:rsidR="00905CF7">
        <w:t xml:space="preserve">i to </w:t>
      </w:r>
      <w:proofErr w:type="spellStart"/>
      <w:r w:rsidR="00905CF7">
        <w:t>čkbr</w:t>
      </w:r>
      <w:proofErr w:type="spellEnd"/>
      <w:r w:rsidR="00905CF7">
        <w:t xml:space="preserve">. 1526/1 u naravi klaonica, </w:t>
      </w:r>
      <w:proofErr w:type="spellStart"/>
      <w:r w:rsidR="00905CF7">
        <w:t>rasjeckavaonica</w:t>
      </w:r>
      <w:proofErr w:type="spellEnd"/>
      <w:r w:rsidR="00905CF7">
        <w:t xml:space="preserve">, hladnjača za  uskladištenje namirnica životinjskog podrijetla, pogon za preradu mesa i za proizvodnju namirnica životinjskog podrijetla, stočni  depo i nadstrešnica te temeljem Rješenja o ovrsi </w:t>
      </w:r>
      <w:proofErr w:type="spellStart"/>
      <w:r w:rsidR="00905CF7">
        <w:t>pljendibom</w:t>
      </w:r>
      <w:proofErr w:type="spellEnd"/>
      <w:r w:rsidR="00905CF7">
        <w:t xml:space="preserve">, procjenom i prodajom pokretnina Klasa: UP/I-415-02/2013-001/100 </w:t>
      </w:r>
      <w:proofErr w:type="spellStart"/>
      <w:r w:rsidR="00905CF7">
        <w:t>Urbroj</w:t>
      </w:r>
      <w:proofErr w:type="spellEnd"/>
      <w:r w:rsidR="00905CF7">
        <w:t>: 513-07-</w:t>
      </w:r>
      <w:proofErr w:type="spellStart"/>
      <w:r w:rsidR="00905CF7">
        <w:t>07</w:t>
      </w:r>
      <w:proofErr w:type="spellEnd"/>
      <w:r w:rsidR="00905CF7">
        <w:t xml:space="preserve">/2013-01 od 8. 07. 2013. na pokretninama (motorna vozila, radni strojevi, alati) popisane i zaplijenjene 24. 9. 2013. navedene u Zapisniku s </w:t>
      </w:r>
      <w:proofErr w:type="spellStart"/>
      <w:r w:rsidR="00905CF7">
        <w:t>plijenidbenim</w:t>
      </w:r>
      <w:proofErr w:type="spellEnd"/>
      <w:r w:rsidR="00905CF7">
        <w:t xml:space="preserve"> popisom  od 24. 9. 2013. godine Klasa: UP/I-415-02/2013-001/100 </w:t>
      </w:r>
      <w:proofErr w:type="spellStart"/>
      <w:r w:rsidR="00905CF7">
        <w:t>Urbroj</w:t>
      </w:r>
      <w:proofErr w:type="spellEnd"/>
      <w:r w:rsidR="00905CF7">
        <w:t>: 513-07-</w:t>
      </w:r>
      <w:proofErr w:type="spellStart"/>
      <w:r w:rsidR="00905CF7">
        <w:t>07</w:t>
      </w:r>
      <w:proofErr w:type="spellEnd"/>
      <w:r w:rsidR="00905CF7">
        <w:t xml:space="preserve">/2013-18 od 16. 11. 2015. godine, zapisnik o  ponovljenoj procjeni pokretnina s </w:t>
      </w:r>
      <w:proofErr w:type="spellStart"/>
      <w:r w:rsidR="00905CF7">
        <w:t>plijenidbenim</w:t>
      </w:r>
      <w:proofErr w:type="spellEnd"/>
      <w:r w:rsidR="00905CF7">
        <w:t xml:space="preserve"> popisom Klasa: UP/I-415-02/2013-001/100, </w:t>
      </w:r>
      <w:proofErr w:type="spellStart"/>
      <w:r w:rsidR="00905CF7">
        <w:t>Urbroj</w:t>
      </w:r>
      <w:proofErr w:type="spellEnd"/>
      <w:r w:rsidR="00905CF7">
        <w:t>: 513-07-</w:t>
      </w:r>
      <w:proofErr w:type="spellStart"/>
      <w:r w:rsidR="00905CF7">
        <w:t>07</w:t>
      </w:r>
      <w:proofErr w:type="spellEnd"/>
      <w:r w:rsidR="00905CF7">
        <w:t>/2015-19.</w:t>
      </w:r>
    </w:p>
    <w:p w:rsidR="00B25D3B" w:rsidP="00204839" w:rsidRDefault="00B25D3B">
      <w:pPr>
        <w:pStyle w:val="Bezproreda"/>
      </w:pPr>
    </w:p>
    <w:p w:rsidRPr="00905CF7" w:rsidR="00F06BAE" w:rsidP="00204839" w:rsidRDefault="00F06BAE">
      <w:pPr>
        <w:pStyle w:val="Bezproreda"/>
      </w:pPr>
      <w:r>
        <w:t xml:space="preserve">2. </w:t>
      </w:r>
      <w:r w:rsidR="00905CF7">
        <w:t>Vodne usluge d.o.o. Bjelovar, F. Livadića 14A, OIB: 43307218011</w:t>
      </w:r>
      <w:r>
        <w:t xml:space="preserve">, </w:t>
      </w:r>
      <w:proofErr w:type="spellStart"/>
      <w:r>
        <w:t>razlu</w:t>
      </w:r>
      <w:r w:rsidR="00480F5F">
        <w:t>čno</w:t>
      </w:r>
      <w:proofErr w:type="spellEnd"/>
      <w:r w:rsidR="00480F5F">
        <w:t xml:space="preserve"> pravo  u iznosu od  22.637,42</w:t>
      </w:r>
      <w:r>
        <w:t xml:space="preserve"> kuna temeljem </w:t>
      </w:r>
      <w:r w:rsidR="00905CF7">
        <w:t>zabilježbe</w:t>
      </w:r>
      <w:r w:rsidR="00480F5F">
        <w:t xml:space="preserve"> ovrhe</w:t>
      </w:r>
      <w:r w:rsidR="00905CF7">
        <w:t xml:space="preserve"> poslovni br. </w:t>
      </w:r>
      <w:proofErr w:type="spellStart"/>
      <w:r w:rsidR="00905CF7">
        <w:t>Ovr</w:t>
      </w:r>
      <w:proofErr w:type="spellEnd"/>
      <w:r w:rsidR="00905CF7">
        <w:t>-1763/17-5 od 27. lipnja 2017</w:t>
      </w:r>
      <w:r w:rsidR="005E38FD">
        <w:t>.</w:t>
      </w:r>
      <w:r w:rsidR="000E5F23">
        <w:t xml:space="preserve"> na nekretninama upisanim</w:t>
      </w:r>
      <w:r w:rsidR="00905CF7">
        <w:t xml:space="preserve"> u </w:t>
      </w:r>
      <w:proofErr w:type="spellStart"/>
      <w:r w:rsidR="00905CF7">
        <w:t>zk</w:t>
      </w:r>
      <w:proofErr w:type="spellEnd"/>
      <w:r w:rsidR="00905CF7">
        <w:t xml:space="preserve">. ul. br. 709 kod Općinskog suda u Bjelovaru ZKO Bjelovar, i to </w:t>
      </w:r>
      <w:proofErr w:type="spellStart"/>
      <w:r w:rsidR="00905CF7">
        <w:t>čkbr</w:t>
      </w:r>
      <w:proofErr w:type="spellEnd"/>
      <w:r w:rsidR="00905CF7">
        <w:t>. 1526/1 na adresi Bjelovar, Vidikovac 46, gospodarsko dvorište i poslovna zgrada s 4987 m</w:t>
      </w:r>
      <w:r w:rsidR="00905CF7">
        <w:rPr>
          <w:vertAlign w:val="superscript"/>
        </w:rPr>
        <w:t>2</w:t>
      </w:r>
      <w:r w:rsidR="00905CF7">
        <w:t>.</w:t>
      </w:r>
    </w:p>
    <w:p w:rsidR="00F06BAE" w:rsidP="00204839" w:rsidRDefault="00F06BAE">
      <w:pPr>
        <w:pStyle w:val="Bezproreda"/>
      </w:pPr>
    </w:p>
    <w:p w:rsidR="00F06BAE" w:rsidP="00204839" w:rsidRDefault="00F06BAE">
      <w:pPr>
        <w:pStyle w:val="Bezproreda"/>
      </w:pPr>
      <w:r>
        <w:t>3. RH Ministarstvo pravosuđa Zagreb, Ulica grada Vukovara 49, OIB: 266352</w:t>
      </w:r>
      <w:r w:rsidR="001F0C50">
        <w:t xml:space="preserve">93339, </w:t>
      </w:r>
      <w:proofErr w:type="spellStart"/>
      <w:r w:rsidR="001F0C50">
        <w:t>razlu</w:t>
      </w:r>
      <w:r w:rsidR="000E5F23">
        <w:t>čno</w:t>
      </w:r>
      <w:proofErr w:type="spellEnd"/>
      <w:r w:rsidR="000E5F23">
        <w:t xml:space="preserve"> pravo u iznosu od 25.510,00</w:t>
      </w:r>
      <w:r w:rsidR="001F0C50">
        <w:t xml:space="preserve"> kunu temeljem Rješenja  OS </w:t>
      </w:r>
      <w:r w:rsidR="000E5F23">
        <w:t xml:space="preserve">u </w:t>
      </w:r>
      <w:r w:rsidR="001F0C50">
        <w:t>Bjelovar</w:t>
      </w:r>
      <w:r w:rsidR="000E5F23">
        <w:t>u</w:t>
      </w:r>
      <w:r w:rsidR="001F0C50">
        <w:t xml:space="preserve"> poslovni broj:</w:t>
      </w:r>
      <w:r w:rsidR="000E5F23">
        <w:t xml:space="preserve"> </w:t>
      </w:r>
      <w:proofErr w:type="spellStart"/>
      <w:r w:rsidR="000E5F23">
        <w:t>Ovr</w:t>
      </w:r>
      <w:proofErr w:type="spellEnd"/>
      <w:r w:rsidR="000E5F23">
        <w:t xml:space="preserve">-448/2013 od 28. 02. 2013.,  br. </w:t>
      </w:r>
      <w:proofErr w:type="spellStart"/>
      <w:r w:rsidR="000E5F23">
        <w:t>Ovr</w:t>
      </w:r>
      <w:proofErr w:type="spellEnd"/>
      <w:r w:rsidR="000E5F23">
        <w:t xml:space="preserve">-2585/2013 od 2. 10. 2013, br. </w:t>
      </w:r>
      <w:proofErr w:type="spellStart"/>
      <w:r w:rsidR="000E5F23">
        <w:t>Ovr</w:t>
      </w:r>
      <w:proofErr w:type="spellEnd"/>
      <w:r w:rsidR="000E5F23">
        <w:t xml:space="preserve">-3929/2018-2 od 5. 12. 2018. na nekretninama upisanim u </w:t>
      </w:r>
      <w:proofErr w:type="spellStart"/>
      <w:r w:rsidR="000E5F23">
        <w:t>zk</w:t>
      </w:r>
      <w:proofErr w:type="spellEnd"/>
      <w:r w:rsidR="000E5F23">
        <w:t xml:space="preserve">. ul. br. 709 kod Općinskog suda u Bjelovaru ZKO Bjelovar, i to </w:t>
      </w:r>
      <w:proofErr w:type="spellStart"/>
      <w:r w:rsidR="000E5F23">
        <w:t>čkbr</w:t>
      </w:r>
      <w:proofErr w:type="spellEnd"/>
      <w:r w:rsidR="000E5F23">
        <w:t>. 1526/1 na adresi Bjelovar, Vidikovac 46, gospodarsko dvorište i poslovna zgrada s 4987 m</w:t>
      </w:r>
      <w:r w:rsidR="000E5F23">
        <w:rPr>
          <w:vertAlign w:val="superscript"/>
        </w:rPr>
        <w:t>2</w:t>
      </w:r>
      <w:r w:rsidR="001F0C50">
        <w:t>.</w:t>
      </w:r>
    </w:p>
    <w:p w:rsidR="001F0C50" w:rsidP="00204839" w:rsidRDefault="001F0C50">
      <w:pPr>
        <w:pStyle w:val="Bezproreda"/>
      </w:pPr>
    </w:p>
    <w:p w:rsidRPr="00204839" w:rsidR="001F0C50" w:rsidP="00204839" w:rsidRDefault="001F0C50">
      <w:pPr>
        <w:pStyle w:val="Bezproreda"/>
      </w:pPr>
      <w:r>
        <w:t xml:space="preserve">4. </w:t>
      </w:r>
      <w:r w:rsidR="000E5F23">
        <w:t>Veterinarska stanica Bjelovar d.o.o. Bjelovar, Slavonska cesta 3, OIB: 72949408555</w:t>
      </w:r>
      <w:r>
        <w:t xml:space="preserve">,  </w:t>
      </w:r>
      <w:proofErr w:type="spellStart"/>
      <w:r>
        <w:t>razl</w:t>
      </w:r>
      <w:r w:rsidR="000E5F23">
        <w:t>učno</w:t>
      </w:r>
      <w:proofErr w:type="spellEnd"/>
      <w:r w:rsidR="000E5F23">
        <w:t xml:space="preserve"> pravo u iznosu od 588.899,83</w:t>
      </w:r>
      <w:r>
        <w:t xml:space="preserve"> kuna temeljem Rješenja</w:t>
      </w:r>
      <w:r w:rsidR="000E5F23">
        <w:t xml:space="preserve"> br. </w:t>
      </w:r>
      <w:proofErr w:type="spellStart"/>
      <w:r w:rsidR="000E5F23">
        <w:t>Stpn</w:t>
      </w:r>
      <w:proofErr w:type="spellEnd"/>
      <w:r w:rsidR="000E5F23">
        <w:t xml:space="preserve">-24/2014 od 11. 09. 2014, Presude Trgovačkog suda u Bjelovaru br. P-808/18-13 od 3. 04. 2019. br. P-615/07-10 od 12. 12. 2007., Rješenja Općinskog suda u Bjelovaru br. Ovr.699/13-3 od 10. 05. 2013. i  br. </w:t>
      </w:r>
      <w:proofErr w:type="spellStart"/>
      <w:r w:rsidR="000E5F23">
        <w:t>Ovr</w:t>
      </w:r>
      <w:proofErr w:type="spellEnd"/>
      <w:r w:rsidR="000E5F23">
        <w:t xml:space="preserve">-1551/13-2 od 13. 06. 2013. na nekretninama upisanim u </w:t>
      </w:r>
      <w:proofErr w:type="spellStart"/>
      <w:r w:rsidR="000E5F23">
        <w:t>zk</w:t>
      </w:r>
      <w:proofErr w:type="spellEnd"/>
      <w:r w:rsidR="000E5F23">
        <w:t xml:space="preserve">. ul. br. 709 kod Općinskog suda u Bjelovaru ZKO Bjelovar, i to </w:t>
      </w:r>
      <w:proofErr w:type="spellStart"/>
      <w:r w:rsidR="000E5F23">
        <w:t>čkbr</w:t>
      </w:r>
      <w:proofErr w:type="spellEnd"/>
      <w:r w:rsidR="000E5F23">
        <w:t>. 1526/1 na adresi Bjelovar, Vidikovac 46, gospodarsko dvorište i poslovna zgrada s 4987 m</w:t>
      </w:r>
      <w:r w:rsidR="000E5F23">
        <w:rPr>
          <w:vertAlign w:val="superscript"/>
        </w:rPr>
        <w:t>2</w:t>
      </w:r>
      <w:r w:rsidR="000E5F23">
        <w:t>.</w:t>
      </w:r>
    </w:p>
    <w:p w:rsidR="00A4640F" w:rsidP="00A4640F" w:rsidRDefault="00A4640F">
      <w:pPr>
        <w:pStyle w:val="Bezproreda"/>
      </w:pPr>
    </w:p>
    <w:p w:rsidR="00A6783D" w:rsidP="009C6978" w:rsidRDefault="00A6783D">
      <w:pPr>
        <w:pStyle w:val="Bezproreda"/>
      </w:pPr>
    </w:p>
    <w:p w:rsidR="00A6783D" w:rsidP="00A6783D" w:rsidRDefault="00A6783D">
      <w:pPr>
        <w:pStyle w:val="Bezproreda"/>
        <w:ind w:left="360"/>
        <w:rPr>
          <w:b/>
        </w:rPr>
      </w:pPr>
      <w:r w:rsidRPr="004039D4">
        <w:rPr>
          <w:b/>
        </w:rPr>
        <w:t>4.Izlučni vjerovnici</w:t>
      </w:r>
    </w:p>
    <w:p w:rsidRPr="004039D4" w:rsidR="004039D4" w:rsidP="00A6783D" w:rsidRDefault="004039D4">
      <w:pPr>
        <w:pStyle w:val="Bezproreda"/>
        <w:ind w:left="360"/>
        <w:rPr>
          <w:b/>
        </w:rPr>
      </w:pPr>
    </w:p>
    <w:p w:rsidR="00A6783D" w:rsidP="00A6783D" w:rsidRDefault="00A6783D">
      <w:pPr>
        <w:pStyle w:val="Bezproreda"/>
        <w:ind w:left="360"/>
      </w:pPr>
      <w:r>
        <w:t>Nema prijavljenih izlučnih prava.</w:t>
      </w:r>
    </w:p>
    <w:p w:rsidR="00A6783D" w:rsidP="00A6783D" w:rsidRDefault="00A6783D">
      <w:pPr>
        <w:pStyle w:val="Bezproreda"/>
        <w:ind w:left="360"/>
      </w:pPr>
    </w:p>
    <w:p w:rsidR="00A6783D" w:rsidP="00A6783D" w:rsidRDefault="00A6783D">
      <w:pPr>
        <w:pStyle w:val="Bezproreda"/>
        <w:ind w:left="360"/>
      </w:pPr>
    </w:p>
    <w:p w:rsidR="00A6783D" w:rsidP="00A6783D" w:rsidRDefault="00A6783D">
      <w:pPr>
        <w:pStyle w:val="Bezproreda"/>
        <w:ind w:firstLine="360"/>
      </w:pPr>
      <w:r>
        <w:t>Konstatira se da su ovime ispitane sve prispjele tražbine potraživanja do današnjeg  ročišta a rješenje o utvrđivanju tražbina vjerovnika čije su tražbine u cijelosti ili djelomično osporene biti će dostavljeno u pisanom obliku.</w:t>
      </w:r>
    </w:p>
    <w:p w:rsidR="00A6783D" w:rsidP="00A6783D" w:rsidRDefault="00A6783D">
      <w:pPr>
        <w:pStyle w:val="Bezproreda"/>
      </w:pPr>
    </w:p>
    <w:p w:rsidR="00A6783D" w:rsidP="00A6783D" w:rsidRDefault="00797BA0">
      <w:pPr>
        <w:pStyle w:val="Bezproreda"/>
      </w:pPr>
      <w:r>
        <w:t>Dovršeno u 10</w:t>
      </w:r>
      <w:r w:rsidR="000E5F23">
        <w:t>,20</w:t>
      </w:r>
      <w:r w:rsidR="00A6783D">
        <w:t xml:space="preserve"> sati.</w:t>
      </w:r>
    </w:p>
    <w:p w:rsidR="00335A20" w:rsidRDefault="00335A20"/>
    <w:sectPr w:rsidR="00335A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F963F6"/>
    <w:multiLevelType w:val="hybridMultilevel"/>
    <w:tmpl w:val="2D2082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605481"/>
    <w:multiLevelType w:val="hybridMultilevel"/>
    <w:tmpl w:val="226286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CD4388"/>
    <w:multiLevelType w:val="hybridMultilevel"/>
    <w:tmpl w:val="E37EEE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7D7ED2"/>
    <w:multiLevelType w:val="hybridMultilevel"/>
    <w:tmpl w:val="E0FA77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83D"/>
    <w:rsid w:val="000139C7"/>
    <w:rsid w:val="000E5F23"/>
    <w:rsid w:val="000F0160"/>
    <w:rsid w:val="001A2F8A"/>
    <w:rsid w:val="001F0C50"/>
    <w:rsid w:val="00204839"/>
    <w:rsid w:val="00210908"/>
    <w:rsid w:val="002D38D4"/>
    <w:rsid w:val="00304B67"/>
    <w:rsid w:val="00305F07"/>
    <w:rsid w:val="00335A20"/>
    <w:rsid w:val="004039D4"/>
    <w:rsid w:val="00453B39"/>
    <w:rsid w:val="00480F5F"/>
    <w:rsid w:val="0048506F"/>
    <w:rsid w:val="0049109A"/>
    <w:rsid w:val="004A4FBA"/>
    <w:rsid w:val="004E0196"/>
    <w:rsid w:val="004F4381"/>
    <w:rsid w:val="005E38FD"/>
    <w:rsid w:val="00667BD5"/>
    <w:rsid w:val="0070331E"/>
    <w:rsid w:val="00731416"/>
    <w:rsid w:val="00765275"/>
    <w:rsid w:val="00791B31"/>
    <w:rsid w:val="00797BA0"/>
    <w:rsid w:val="007B7645"/>
    <w:rsid w:val="00825261"/>
    <w:rsid w:val="008454A6"/>
    <w:rsid w:val="008678D3"/>
    <w:rsid w:val="008D1D6A"/>
    <w:rsid w:val="00905CF7"/>
    <w:rsid w:val="009C14A2"/>
    <w:rsid w:val="009C6978"/>
    <w:rsid w:val="00A44BB0"/>
    <w:rsid w:val="00A4640F"/>
    <w:rsid w:val="00A6783D"/>
    <w:rsid w:val="00B25D3B"/>
    <w:rsid w:val="00B401E5"/>
    <w:rsid w:val="00B958F2"/>
    <w:rsid w:val="00BB1CDF"/>
    <w:rsid w:val="00C947A8"/>
    <w:rsid w:val="00F0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6783D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6783D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453B3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53B3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53B3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53B3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53B3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783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6783D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53B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01732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styles.xml" Type="http://schemas.openxmlformats.org/officeDocument/2006/relationships/style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30. prosinca 2019.</izvorni_sadrzaj>
    <derivirana_varijabla naziv="DomainObject.StvarniPocetakDatum_1">30. prosinca 2019.</derivirana_varijabla>
  </DomainObject.StvarniPocetakDatum>
  <DomainObject.StvarniZavrsetakDatum>
    <izvorni_sadrzaj>30. prosinca 2019.</izvorni_sadrzaj>
    <derivirana_varijabla naziv="DomainObject.StvarniZavrsetakDatum_1">30. prosinca 2019.</derivirana_varijabla>
  </DomainObject.StvarniZavrsetakDatum>
  <DomainObject.PlaniraniZavrsetakDatum>
    <izvorni_sadrzaj>30. prosinca 2019.</izvorni_sadrzaj>
    <derivirana_varijabla naziv="DomainObject.PlaniraniZavrsetakDatum_1">30. prosinca 2019.</derivirana_varijabla>
  </DomainObject.PlaniraniZavrsetakDatum>
  <DomainObject.PlaniraniPocetakDatum>
    <izvorni_sadrzaj>30. prosinca 2019.</izvorni_sadrzaj>
    <derivirana_varijabla naziv="DomainObject.PlaniraniPocetakDatum_1">30. prosinca 2019.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10:15</izvorni_sadrzaj>
    <derivirana_varijabla naziv="DomainObject.StvarniZavrsetakVrijeme_1">10:15</derivirana_varijabla>
  </DomainObject.StvarniZavrsetakVrijeme>
  <DomainObject.PlaniraniZavrsetakVrijeme>
    <izvorni_sadrzaj>10:15</izvorni_sadrzaj>
    <derivirana_varijabla naziv="DomainObject.PlaniraniZavrsetakVrijeme_1">10:15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prosinca 2019.</izvorni_sadrzaj>
    <derivirana_varijabla naziv="DomainObject.Zapisnik.DatumKreiranja_1">30. prosinca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St-600/2019-22</izvorni_sadrzaj>
    <derivirana_varijabla naziv="DomainObject.Zapisnik.Oznaka_1">St-600/2019-22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</izvorni_sadrzaj>
    <derivirana_varijabla naziv="DomainObject.Predmet.Broj_1">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2019.</izvorni_sadrzaj>
    <derivirana_varijabla naziv="DomainObject.Predmet.DatumOsnivanja_1">30.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St-600/2019</izvorni_sadrzaj>
    <derivirana_varijabla naziv="DomainObject.Predmet.OznakaBroj_1">St-600/2019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MARIJAN TULIĆ</izvorni_sadrzaj>
    <derivirana_varijabla naziv="DomainObject.Predmet.ProtustrankaFormated_1">  MARIJAN TULIĆ</derivirana_varijabla>
  </DomainObject.Predmet.ProtustrankaFormated>
  <DomainObject.Predmet.ProtustrankaFormatedOIB>
    <izvorni_sadrzaj>  MARIJAN TULIĆ, OIB 30054559094</izvorni_sadrzaj>
    <derivirana_varijabla naziv="DomainObject.Predmet.ProtustrankaFormatedOIB_1">  MARIJAN TULIĆ, OIB 30054559094</derivirana_varijabla>
  </DomainObject.Predmet.ProtustrankaFormatedOIB>
  <DomainObject.Predmet.ProtustrankaFormatedWithAdress>
    <izvorni_sadrzaj> MARIJAN TULIĆ, Vidikovac 44, 43000 Bjelovar</izvorni_sadrzaj>
    <derivirana_varijabla naziv="DomainObject.Predmet.ProtustrankaFormatedWithAdress_1"> MARIJAN TULIĆ, Vidikovac 44, 43000 Bjelovar</derivirana_varijabla>
  </DomainObject.Predmet.ProtustrankaFormatedWithAdress>
  <DomainObject.Predmet.ProtustrankaFormatedWithAdressOIB>
    <izvorni_sadrzaj> MARIJAN TULIĆ, OIB 30054559094, Vidikovac 44, 43000 Bjelovar</izvorni_sadrzaj>
    <derivirana_varijabla naziv="DomainObject.Predmet.ProtustrankaFormatedWithAdressOIB_1"> MARIJAN TULIĆ, OIB 30054559094, Vidikovac 44, 43000 Bjelovar</derivirana_varijabla>
  </DomainObject.Predmet.ProtustrankaFormatedWithAdressOIB>
  <DomainObject.Predmet.ProtustrankaWithAdress>
    <izvorni_sadrzaj>MARIJAN TULIĆ Vidikovac 44, 43000 Bjelovar</izvorni_sadrzaj>
    <derivirana_varijabla naziv="DomainObject.Predmet.ProtustrankaWithAdress_1">MARIJAN TULIĆ Vidikovac 44, 43000 Bjelovar</derivirana_varijabla>
  </DomainObject.Predmet.ProtustrankaWithAdress>
  <DomainObject.Predmet.ProtustrankaWithAdressOIB>
    <izvorni_sadrzaj>MARIJAN TULIĆ, OIB 30054559094, Vidikovac 44, 43000 Bjelovar</izvorni_sadrzaj>
    <derivirana_varijabla naziv="DomainObject.Predmet.ProtustrankaWithAdressOIB_1">MARIJAN TULIĆ, OIB 30054559094, Vidikovac 44, 43000 Bjelovar</derivirana_varijabla>
  </DomainObject.Predmet.ProtustrankaWithAdressOIB>
  <DomainObject.Predmet.ProtustrankaNazivFormated>
    <izvorni_sadrzaj>MARIJAN TULIĆ</izvorni_sadrzaj>
    <derivirana_varijabla naziv="DomainObject.Predmet.ProtustrankaNazivFormated_1">MARIJAN TULIĆ</derivirana_varijabla>
  </DomainObject.Predmet.ProtustrankaNazivFormated>
  <DomainObject.Predmet.ProtustrankaNazivFormatedOIB>
    <izvorni_sadrzaj>MARIJAN TULIĆ, OIB 30054559094</izvorni_sadrzaj>
    <derivirana_varijabla naziv="DomainObject.Predmet.ProtustrankaNazivFormatedOIB_1">MARIJAN TULIĆ, OIB 30054559094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Bjelovar zastupanog po punomoćniku Županijsko državno odvjetništvo u Bjelovaru</izvorni_sadrzaj>
    <derivirana_varijabla naziv="DomainObject.Predmet.StrankaFormated_1">  REPUBLIKA HRVATSKA, MINISTARSTVO FINANCIJA, Porezna uprava, Područni ured Bjelovar zastupanog po punomoćniku Županijsko državno odvjetništvo u Bjelovaru</derivirana_varijabla>
  </DomainObject.Predmet.StrankaFormated>
  <DomainObject.Predmet.StrankaFormatedOIB>
    <izvorni_sadrzaj>  REPUBLIKA HRVATSKA, MINISTARSTVO FINANCIJA, Porezna uprava, Područni ured Bjelovar, OIB 52634238587 zastupanog po punomoćniku Županijsko državno odvjetništvo u Bjelovaru</izvorni_sadrzaj>
    <derivirana_varijabla naziv="DomainObject.Predmet.StrankaFormatedOIB_1">  REPUBLIKA HRVATSKA, MINISTARSTVO FINANCIJA, Porezna uprava, Područni ured Bjelovar, OIB 52634238587 zastupanog po punomoćniku Županijsko državno odvjetništvo u Bjelovaru</derivirana_varijabla>
  </DomainObject.Predmet.StrankaFormatedOIB>
  <DomainObject.Predmet.StrankaFormatedWithAdress>
    <izvorni_sadrzaj> REPUBLIKA HRVATSKA, MINISTARSTVO FINANCIJA, Porezna uprava, Područni ured Bjelovar zastupanog po punomoćniku Županijsko državno odvjetništvo u Bjelovaru</izvorni_sadrzaj>
    <derivirana_varijabla naziv="DomainObject.Predmet.StrankaFormatedWithAdress_1"> REPUBLIKA HRVATSKA, MINISTARSTVO FINANCIJA, Porezna uprava, Područni ured Bjelovar zastupanog po punomoćniku Županijsko državno odvjetništvo u Bjelovaru</derivirana_varijabla>
  </DomainObject.Predmet.StrankaFormatedWithAdress>
  <DomainObject.Predmet.StrankaFormatedWithAdressOIB>
    <izvorni_sadrzaj> REPUBLIKA HRVATSKA, MINISTARSTVO FINANCIJA, Porezna uprava, Područni ured Bjelovar, OIB 52634238587 zastupanog po punomoćniku Županijsko državno odvjetništvo u Bjelovaru</izvorni_sadrzaj>
    <derivirana_varijabla naziv="DomainObject.Predmet.StrankaFormatedWithAdressOIB_1"> REPUBLIKA HRVATSKA, MINISTARSTVO FINANCIJA, Porezna uprava, Područni ured Bjelovar, OIB 52634238587 zastupanog po punomoćniku Županijsko državno odvjetništvo u Bjelovaru</derivirana_varijabla>
  </DomainObject.Predmet.StrankaFormatedWithAdressOIB>
  <DomainObject.Predmet.StrankaWithAdress>
    <izvorni_sadrzaj>REPUBLIKA HRVATSKA, MINISTARSTVO FINANCIJA, Porezna uprava, Područni ured Bjelovar </izvorni_sadrzaj>
    <derivirana_varijabla naziv="DomainObject.Predmet.StrankaWithAdress_1">REPUBLIKA HRVATSKA, MINISTARSTVO FINANCIJA, Porezna uprava, Područni ured Bjelovar </derivirana_varijabla>
  </DomainObject.Predmet.StrankaWithAdress>
  <DomainObject.Predmet.StrankaWithAdressOIB>
    <izvorni_sadrzaj>REPUBLIKA HRVATSKA, MINISTARSTVO FINANCIJA, Porezna uprava, Područni ured Bjelovar, OIB 52634238587</izvorni_sadrzaj>
    <derivirana_varijabla naziv="DomainObject.Predmet.StrankaWithAdressOIB_1">REPUBLIKA HRVATSKA, MINISTARSTVO FINANCIJA, Porezna uprava, Područni ured Bjelovar, OIB 52634238587</derivirana_varijabla>
  </DomainObject.Predmet.StrankaWithAdressOIB>
  <DomainObject.Predmet.StrankaNazivFormated>
    <izvorni_sadrzaj>REPUBLIKA HRVATSKA, MINISTARSTVO FINANCIJA, Porezna uprava, Područni ured Bjelovar</izvorni_sadrzaj>
    <derivirana_varijabla naziv="DomainObject.Predmet.StrankaNazivFormated_1">REPUBLIKA HRVATSKA, MINISTARSTVO FINANCIJA, Porezna uprava, Područni ured Bjelovar</derivirana_varijabla>
  </DomainObject.Predmet.StrankaNazivFormated>
  <DomainObject.Predmet.StrankaNazivFormatedOIB>
    <izvorni_sadrzaj>REPUBLIKA HRVATSKA, MINISTARSTVO FINANCIJA, Porezna uprava, Područni ured Bjelovar, OIB 52634238587</izvorni_sadrzaj>
    <derivirana_varijabla naziv="DomainObject.Predmet.StrankaNazivFormatedOIB_1">REPUBLIKA HRVATSKA, MINISTARSTVO FINANCIJA, Porezna uprava, Područni ured Bjelovar,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Bjelovar zastupanog po punomoćniku Županijsko državno odvjetništvo u Bjelovaru</item>
    </izvorni_sadrzaj>
    <derivirana_varijabla naziv="DomainObject.Predmet.StrankaListFormated_1">
      <item>REPUBLIKA HRVATSKA, MINISTARSTVO FINANCIJA, Porezna uprava, Područni ured Bjelovar zastupanog po punomoćniku Županijsko državno odvjetništvo u Bjelovaru</item>
    </derivirana_varijabla>
  </DomainObject.Predmet.StrankaListFormated>
  <DomainObject.Predmet.StrankaListFormatedOIB>
    <izvorni_sadrzaj>
      <item>REPUBLIKA HRVATSKA, MINISTARSTVO FINANCIJA, Porezna uprava, Područni ured Bjelovar, OIB 52634238587 zastupanog po punomoćniku Županijsko državno odvjetništvo u Bjelovaru</item>
    </izvorni_sadrzaj>
    <derivirana_varijabla naziv="DomainObject.Predmet.StrankaListFormatedOIB_1">
      <item>REPUBLIKA HRVATSKA, MINISTARSTVO FINANCIJA, Porezna uprava, Područni ured Bjelovar, OIB 52634238587 zastupanog po punomoćniku Županijsko državno odvjetništvo u Bjelovaru</item>
    </derivirana_varijabla>
  </DomainObject.Predmet.StrankaListFormatedOIB>
  <DomainObject.Predmet.StrankaListFormatedWithAdress>
    <izvorni_sadrzaj>
      <item>REPUBLIKA HRVATSKA, MINISTARSTVO FINANCIJA, Porezna uprava, Područni ured Bjelovar zastupanog po punomoćniku Županijsko državno odvjetništvo u Bjelovaru</item>
    </izvorni_sadrzaj>
    <derivirana_varijabla naziv="DomainObject.Predmet.StrankaListFormatedWithAdress_1">
      <item>REPUBLIKA HRVATSKA, MINISTARSTVO FINANCIJA, Porezna uprava, Područni ured Bjelovar zastupanog po punomoćniku Županijsko državno odvjetništvo u Bjelovaru</item>
    </derivirana_varijabla>
  </DomainObject.Predmet.StrankaListFormatedWithAdress>
  <DomainObject.Predmet.StrankaListFormatedWithAdressOIB>
    <izvorni_sadrzaj>
      <item>REPUBLIKA HRVATSKA, MINISTARSTVO FINANCIJA, Porezna uprava, Područni ured Bjelovar, OIB 52634238587 zastupanog po punomoćniku Županijsko državno odvjetništvo u Bjelovaru</item>
    </izvorni_sadrzaj>
    <derivirana_varijabla naziv="DomainObject.Predmet.StrankaListFormatedWithAdressOIB_1">
      <item>REPUBLIKA HRVATSKA, MINISTARSTVO FINANCIJA, Porezna uprava, Područni ured Bjelovar, OIB 52634238587 zastupanog po punomoćniku Županijsko državno odvjetništvo u Bjelovaru</item>
    </derivirana_varijabla>
  </DomainObject.Predmet.StrankaListFormatedWithAdressOIB>
  <DomainObject.Predmet.StrankaListNazivFormated>
    <izvorni_sadrzaj>
      <item>REPUBLIKA HRVATSKA, MINISTARSTVO FINANCIJA, Porezna uprava, Područni ured Bjelovar</item>
    </izvorni_sadrzaj>
    <derivirana_varijabla naziv="DomainObject.Predmet.StrankaListNazivFormated_1">
      <item>REPUBLIKA HRVATSKA, MINISTARSTVO FINANCIJA, Porezna uprava, Područni ured Bjelovar</item>
    </derivirana_varijabla>
  </DomainObject.Predmet.StrankaListNazivFormated>
  <DomainObject.Predmet.StrankaListNazivFormatedOIB>
    <izvorni_sadrzaj>
      <item>REPUBLIKA HRVATSKA, MINISTARSTVO FINANCIJA, Porezna uprava, Područni ured Bjelovar, OIB 52634238587</item>
    </izvorni_sadrzaj>
    <derivirana_varijabla naziv="DomainObject.Predmet.StrankaListNazivFormatedOIB_1">
      <item>REPUBLIKA HRVATSKA, MINISTARSTVO FINANCIJA, Porezna uprava, Područni ured Bjelovar, OIB 52634238587</item>
    </derivirana_varijabla>
  </DomainObject.Predmet.StrankaListNazivFormatedOIB>
  <DomainObject.Predmet.ProtuStrankaListFormated>
    <izvorni_sadrzaj>
      <item>MARIJAN TULIĆ</item>
    </izvorni_sadrzaj>
    <derivirana_varijabla naziv="DomainObject.Predmet.ProtuStrankaListFormated_1">
      <item>MARIJAN TULIĆ</item>
    </derivirana_varijabla>
  </DomainObject.Predmet.ProtuStrankaListFormated>
  <DomainObject.Predmet.ProtuStrankaListFormatedOIB>
    <izvorni_sadrzaj>
      <item>MARIJAN TULIĆ, OIB 30054559094</item>
    </izvorni_sadrzaj>
    <derivirana_varijabla naziv="DomainObject.Predmet.ProtuStrankaListFormatedOIB_1">
      <item>MARIJAN TULIĆ, OIB 30054559094</item>
    </derivirana_varijabla>
  </DomainObject.Predmet.ProtuStrankaListFormatedOIB>
  <DomainObject.Predmet.ProtuStrankaListFormatedWithAdress>
    <izvorni_sadrzaj>
      <item>MARIJAN TULIĆ, Vidikovac 44, 43000 Bjelovar</item>
    </izvorni_sadrzaj>
    <derivirana_varijabla naziv="DomainObject.Predmet.ProtuStrankaListFormatedWithAdress_1">
      <item>MARIJAN TULIĆ, Vidikovac 44, 43000 Bjelovar</item>
    </derivirana_varijabla>
  </DomainObject.Predmet.ProtuStrankaListFormatedWithAdress>
  <DomainObject.Predmet.ProtuStrankaListFormatedWithAdressOIB>
    <izvorni_sadrzaj>
      <item>MARIJAN TULIĆ, OIB 30054559094, Vidikovac 44, 43000 Bjelovar</item>
    </izvorni_sadrzaj>
    <derivirana_varijabla naziv="DomainObject.Predmet.ProtuStrankaListFormatedWithAdressOIB_1">
      <item>MARIJAN TULIĆ, OIB 30054559094, Vidikovac 44, 43000 Bjelovar</item>
    </derivirana_varijabla>
  </DomainObject.Predmet.ProtuStrankaListFormatedWithAdressOIB>
  <DomainObject.Predmet.ProtuStrankaListNazivFormated>
    <izvorni_sadrzaj>
      <item>MARIJAN TULIĆ</item>
    </izvorni_sadrzaj>
    <derivirana_varijabla naziv="DomainObject.Predmet.ProtuStrankaListNazivFormated_1">
      <item>MARIJAN TULIĆ</item>
    </derivirana_varijabla>
  </DomainObject.Predmet.ProtuStrankaListNazivFormated>
  <DomainObject.Predmet.ProtuStrankaListNazivFormatedOIB>
    <izvorni_sadrzaj>
      <item>MARIJAN TULIĆ, OIB 30054559094</item>
    </izvorni_sadrzaj>
    <derivirana_varijabla naziv="DomainObject.Predmet.ProtuStrankaListNazivFormatedOIB_1">
      <item>MARIJAN TULIĆ, OIB 30054559094</item>
    </derivirana_varijabla>
  </DomainObject.Predmet.ProtuStrankaListNazivFormatedOIB>
  <DomainObject.Predmet.OstaliListFormated>
    <izvorni_sadrzaj>
      <item>Županijsko državno odvjetništvo u Bjelovaru punomoćnik sudionika u postupku REPUBLIKA HRVATSKA, MINISTARSTVO FINANCIJA, Porezna uprava, Područni ured Bjelovar</item>
      <item>Općinski sud u Bjelovaru, Zemljišnoknjižni odjel</item>
      <item>Visoki trgovački sud RH u Zagrebu</item>
      <item>Jugoslav Puran</item>
    </izvorni_sadrzaj>
    <derivirana_varijabla naziv="DomainObject.Predmet.OstaliListFormated_1">
      <item>Županijsko državno odvjetništvo u Bjelovaru punomoćnik sudionika u postupku REPUBLIKA HRVATSKA, MINISTARSTVO FINANCIJA, Porezna uprava, Područni ured Bjelovar</item>
      <item>Općinski sud u Bjelovaru, Zemljišnoknjižni odjel</item>
      <item>Visoki trgovački sud RH u Zagrebu</item>
      <item>Jugoslav Puran</item>
    </derivirana_varijabla>
  </DomainObject.Predmet.OstaliListFormated>
  <DomainObject.Predmet.OstaliListFormatedOIB>
    <izvorni_sadrzaj>
      <item>Županijsko državno odvjetništvo u Bjelovaru, OIB 86821435474 punomoćnik sudionika u postupku REPUBLIKA HRVATSKA, MINISTARSTVO FINANCIJA, Porezna uprava, Područni ured Bjelovar</item>
      <item>Općinski sud u Bjelovaru, Zemljišnoknjižni odjel</item>
      <item>Visoki trgovački sud RH u Zagrebu</item>
      <item>Jugoslav Puran, OIB 70582689973</item>
    </izvorni_sadrzaj>
    <derivirana_varijabla naziv="DomainObject.Predmet.OstaliListFormatedOIB_1">
      <item>Županijsko državno odvjetništvo u Bjelovaru, OIB 86821435474 punomoćnik sudionika u postupku REPUBLIKA HRVATSKA, MINISTARSTVO FINANCIJA, Porezna uprava, Područni ured Bjelovar</item>
      <item>Općinski sud u Bjelovaru, Zemljišnoknjižni odjel</item>
      <item>Visoki trgovački sud RH u Zagrebu</item>
      <item>Jugoslav Puran, OIB 70582689973</item>
    </derivirana_varijabla>
  </DomainObject.Predmet.OstaliListFormatedOIB>
  <DomainObject.Predmet.OstaliListFormatedWithAdress>
    <izvorni_sadrzaj>
      <item>Županijsko državno odvjetništvo u Bjelovaru punomoćnik sudionika u postupku REPUBLIKA HRVATSKA, MINISTARSTVO FINANCIJA, Porezna uprava, Područni ured Bjelovar</item>
      <item>Općinski sud u Bjelovaru, Zemljišnoknjižni odjel, ., 43000 Bjelovar</item>
      <item>Visoki trgovački sud RH u Zagrebu</item>
      <item>Jugoslav Puran, Josipa Jelačića 12, 43000 Bjelovar</item>
    </izvorni_sadrzaj>
    <derivirana_varijabla naziv="DomainObject.Predmet.OstaliListFormatedWithAdress_1">
      <item>Županijsko državno odvjetništvo u Bjelovaru punomoćnik sudionika u postupku REPUBLIKA HRVATSKA, MINISTARSTVO FINANCIJA, Porezna uprava, Područni ured Bjelovar</item>
      <item>Općinski sud u Bjelovaru, Zemljišnoknjižni odjel, ., 43000 Bjelovar</item>
      <item>Visoki trgovački sud RH u Zagrebu</item>
      <item>Jugoslav Puran, Josipa Jelačića 12, 43000 Bjelovar</item>
    </derivirana_varijabla>
  </DomainObject.Predmet.OstaliListFormatedWithAdress>
  <DomainObject.Predmet.OstaliListFormatedWithAdressOIB>
    <izvorni_sadrzaj>
      <item>Županijsko državno odvjetništvo u Bjelovaru, OIB 86821435474 punomoćnik sudionika u postupku REPUBLIKA HRVATSKA, MINISTARSTVO FINANCIJA, Porezna uprava, Područni ured Bjelovar</item>
      <item>Općinski sud u Bjelovaru, Zemljišnoknjižni odjel, ., 43000 Bjelovar</item>
      <item>Visoki trgovački sud RH u Zagrebu</item>
      <item>Jugoslav Puran, OIB 70582689973, Josipa Jelačića 12, 43000 Bjelovar</item>
    </izvorni_sadrzaj>
    <derivirana_varijabla naziv="DomainObject.Predmet.OstaliListFormatedWithAdressOIB_1">
      <item>Županijsko državno odvjetništvo u Bjelovaru, OIB 86821435474 punomoćnik sudionika u postupku REPUBLIKA HRVATSKA, MINISTARSTVO FINANCIJA, Porezna uprava, Područni ured Bjelovar</item>
      <item>Općinski sud u Bjelovaru, Zemljišnoknjižni odjel, ., 43000 Bjelovar</item>
      <item>Visoki trgovački sud RH u Zagrebu</item>
      <item>Jugoslav Puran, OIB 70582689973, Josipa Jelačića 12, 43000 Bjelovar</item>
    </derivirana_varijabla>
  </DomainObject.Predmet.OstaliListFormatedWithAdressOIB>
  <DomainObject.Predmet.OstaliListNazivFormated>
    <izvorni_sadrzaj>
      <item>Županijsko državno odvjetništvo u Bjelovaru</item>
      <item>Općinski sud u Bjelovaru, Zemljišnoknjižni odjel</item>
      <item>Visoki trgovački sud RH u Zagrebu</item>
      <item>Jugoslav Puran</item>
    </izvorni_sadrzaj>
    <derivirana_varijabla naziv="DomainObject.Predmet.OstaliListNazivFormated_1">
      <item>Županijsko državno odvjetništvo u Bjelovaru</item>
      <item>Općinski sud u Bjelovaru, Zemljišnoknjižni odjel</item>
      <item>Visoki trgovački sud RH u Zagrebu</item>
      <item>Jugoslav Puran</item>
    </derivirana_varijabla>
  </DomainObject.Predmet.OstaliListNazivFormated>
  <DomainObject.Predmet.OstaliListNazivFormatedOIB>
    <izvorni_sadrzaj>
      <item>Županijsko državno odvjetništvo u Bjelovaru, OIB 86821435474</item>
      <item>Općinski sud u Bjelovaru, Zemljišnoknjižni odjel</item>
      <item>Visoki trgovački sud RH u Zagrebu</item>
      <item>Jugoslav Puran, OIB 70582689973</item>
    </izvorni_sadrzaj>
    <derivirana_varijabla naziv="DomainObject.Predmet.OstaliListNazivFormatedOIB_1">
      <item>Županijsko državno odvjetništvo u Bjelovaru, OIB 86821435474</item>
      <item>Općinski sud u Bjelovaru, Zemljišnoknjižni odjel</item>
      <item>Visoki trgovački sud RH u Zagrebu</item>
      <item>Jugoslav Puran, OIB 70582689973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prosinca 2019.</izvorni_sadrzaj>
    <derivirana_varijabla naziv="DomainObject.Datum_1">30. prosinca 2019.</derivirana_varijabla>
  </DomainObject.Datum>
  <DomainObject.PoslovniBrojDokumenta>
    <izvorni_sadrzaj>St-600/2019-22</izvorni_sadrzaj>
    <derivirana_varijabla naziv="DomainObject.PoslovniBrojDokumenta_1">St-600/2019-22</derivirana_varijabla>
  </DomainObject.PoslovniBrojDokumenta>
  <DomainObject.Predmet.StrankaIDrugi>
    <izvorni_sadrzaj>REPUBLIKA HRVATSKA, MINISTARSTVO FINANCIJA, Porezna uprava, Područni ured Bjelovar</izvorni_sadrzaj>
    <derivirana_varijabla naziv="DomainObject.Predmet.StrankaIDrugi_1">REPUBLIKA HRVATSKA, MINISTARSTVO FINANCIJA, Porezna uprava, Područni ured Bjelovar</derivirana_varijabla>
  </DomainObject.Predmet.StrankaIDrugi>
  <DomainObject.Predmet.ProtustrankaIDrugi>
    <izvorni_sadrzaj>MARIJAN TULIĆ</izvorni_sadrzaj>
    <derivirana_varijabla naziv="DomainObject.Predmet.ProtustrankaIDrugi_1">MARIJAN TULIĆ</derivirana_varijabla>
  </DomainObject.Predmet.ProtustrankaIDrugi>
  <DomainObject.Predmet.StrankaIDrugiAdressOIB>
    <izvorni_sadrzaj>REPUBLIKA HRVATSKA, MINISTARSTVO FINANCIJA, Porezna uprava, Područni ured Bjelovar, OIB 52634238587</izvorni_sadrzaj>
    <derivirana_varijabla naziv="DomainObject.Predmet.StrankaIDrugiAdressOIB_1">REPUBLIKA HRVATSKA, MINISTARSTVO FINANCIJA, Porezna uprava, Područni ured Bjelovar, OIB 52634238587</derivirana_varijabla>
  </DomainObject.Predmet.StrankaIDrugiAdressOIB>
  <DomainObject.Predmet.ProtustrankaIDrugiAdressOIB>
    <izvorni_sadrzaj>MARIJAN TULIĆ, OIB 30054559094, Vidikovac 44, 43000 Bjelovar</izvorni_sadrzaj>
    <derivirana_varijabla naziv="DomainObject.Predmet.ProtustrankaIDrugiAdressOIB_1">MARIJAN TULIĆ, OIB 30054559094, Vidikovac 44,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Bjelovar</item>
      <item>MARIJAN TULIĆ</item>
      <item>Županijsko državno odvjetništvo u Bjelovaru</item>
      <item>Općinski sud u Bjelovaru, Zemljišnoknjižni odjel</item>
      <item>Visoki trgovački sud RH u Zagrebu</item>
      <item>Jugoslav Puran</item>
    </izvorni_sadrzaj>
    <derivirana_varijabla naziv="DomainObject.Predmet.SudioniciListNaziv_1">
      <item>REPUBLIKA HRVATSKA, MINISTARSTVO FINANCIJA, Porezna uprava, Područni ured Bjelovar</item>
      <item>MARIJAN TULIĆ</item>
      <item>Županijsko državno odvjetništvo u Bjelovaru</item>
      <item>Općinski sud u Bjelovaru, Zemljišnoknjižni odjel</item>
      <item>Visoki trgovački sud RH u Zagrebu</item>
      <item>Jugoslav Puran</item>
    </derivirana_varijabla>
  </DomainObject.Predmet.SudioniciListNaziv>
  <DomainObject.Predmet.SudioniciListAdressOIB>
    <izvorni_sadrzaj>
      <item>REPUBLIKA HRVATSKA, MINISTARSTVO FINANCIJA, Porezna uprava, Područni ured Bjelovar, OIB 52634238587</item>
      <item>MARIJAN TULIĆ, OIB 30054559094, Vidikovac 44,43000 Bjelovar</item>
      <item>Županijsko državno odvjetništvo u Bjelovaru, OIB 86821435474</item>
      <item>Općinski sud u Bjelovaru, Zemljišnoknjižni odjel, .,43000 Bjelovar</item>
      <item>Visoki trgovački sud RH u Zagrebu</item>
      <item>Jugoslav Puran, OIB 70582689973, Josipa Jelačića 12,43000 Bjelovar</item>
    </izvorni_sadrzaj>
    <derivirana_varijabla naziv="DomainObject.Predmet.SudioniciListAdressOIB_1">
      <item>REPUBLIKA HRVATSKA, MINISTARSTVO FINANCIJA, Porezna uprava, Područni ured Bjelovar, OIB 52634238587</item>
      <item>MARIJAN TULIĆ, OIB 30054559094, Vidikovac 44,43000 Bjelovar</item>
      <item>Županijsko državno odvjetništvo u Bjelovaru, OIB 86821435474</item>
      <item>Općinski sud u Bjelovaru, Zemljišnoknjižni odjel, .,43000 Bjelovar</item>
      <item>Visoki trgovački sud RH u Zagrebu</item>
      <item>Jugoslav Puran, OIB 70582689973, Josipa Jelačića 12,43000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30054559094</item>
      <item>, OIB 86821435474</item>
      <item>, OIB null</item>
      <item>, OIB null</item>
      <item>, OIB 70582689973</item>
    </izvorni_sadrzaj>
    <derivirana_varijabla naziv="DomainObject.Predmet.SudioniciListNazivOIB_1">
      <item>, OIB 52634238587</item>
      <item>, OIB 30054559094</item>
      <item>, OIB 86821435474</item>
      <item>, OIB null</item>
      <item>, OIB null</item>
      <item>, OIB 70582689973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travnja 2019.</izvorni_sadrzaj>
    <derivirana_varijabla naziv="DomainObject.Predmet.DatumPocetkaProcesa_1">30. travnja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8C3C39-DE0D-4DE0-B379-348B7B48B8B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9</properties:Pages>
  <properties:Words>3274</properties:Words>
  <properties:Characters>21010</properties:Characters>
  <properties:Lines>467</properties:Lines>
  <properties:Paragraphs>283</properties:Paragraphs>
  <properties:TotalTime>168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24249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2019-12-27T07:22:00Z</dcterms:created>
  <dc:creator>Vesna Dragišić</dc:creator>
  <cp:lastModifiedBy>Vesna Dragišić</cp:lastModifiedBy>
  <cp:lastPrinted>2019-12-30T09:07:00Z</cp:lastPrinted>
  <dcterms:modified xmlns:xsi="http://www.w3.org/2001/XMLSchema-instance" xsi:type="dcterms:W3CDTF">2019-12-30T10:13:00Z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St-600/2019-22 / Zapisnik - Ispitno ročište (1 A ZAPISNIK SA Ispitnog ročišta za MARIJANA TULIĆ  u 9,00 sati.docx)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9</vt:i4>
  </prop:property>
</prop:Properties>
</file>